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00" w:type="dxa"/>
        <w:shd w:val="clear" w:color="auto" w:fill="58575B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0532"/>
      </w:tblGrid>
      <w:tr w:rsidR="000734FB" w:rsidRPr="0037027A" w14:paraId="42A58C52" w14:textId="77777777" w:rsidTr="00461D38">
        <w:trPr>
          <w:trHeight w:hRule="exact" w:val="340"/>
        </w:trPr>
        <w:tc>
          <w:tcPr>
            <w:tcW w:w="454" w:type="dxa"/>
            <w:vMerge w:val="restart"/>
            <w:shd w:val="clear" w:color="auto" w:fill="58575B"/>
          </w:tcPr>
          <w:p w14:paraId="05D99E24" w14:textId="77777777" w:rsidR="000734FB" w:rsidRPr="000975D8" w:rsidRDefault="00C64D74" w:rsidP="00CC2362">
            <w:bookmarkStart w:id="0" w:name="_Hlk527356535"/>
            <w:r>
              <w:t xml:space="preserve"> </w:t>
            </w:r>
          </w:p>
        </w:tc>
        <w:tc>
          <w:tcPr>
            <w:tcW w:w="10206" w:type="dxa"/>
            <w:shd w:val="clear" w:color="auto" w:fill="58575B"/>
          </w:tcPr>
          <w:p w14:paraId="089476FD" w14:textId="77777777" w:rsidR="000734FB" w:rsidRPr="0037027A" w:rsidRDefault="000734FB" w:rsidP="00CC2362"/>
        </w:tc>
      </w:tr>
      <w:tr w:rsidR="000734FB" w:rsidRPr="0037027A" w14:paraId="2BC5CA5C" w14:textId="77777777" w:rsidTr="00461D38">
        <w:trPr>
          <w:trHeight w:hRule="exact" w:val="556"/>
        </w:trPr>
        <w:tc>
          <w:tcPr>
            <w:tcW w:w="454" w:type="dxa"/>
            <w:vMerge/>
            <w:shd w:val="clear" w:color="auto" w:fill="58575B"/>
          </w:tcPr>
          <w:p w14:paraId="6404F968" w14:textId="77777777" w:rsidR="000734FB" w:rsidRPr="0037027A" w:rsidRDefault="000734FB" w:rsidP="00CC2362"/>
        </w:tc>
        <w:tc>
          <w:tcPr>
            <w:tcW w:w="10206" w:type="dxa"/>
            <w:shd w:val="clear" w:color="auto" w:fill="58575B"/>
          </w:tcPr>
          <w:p w14:paraId="2DE0FFE5" w14:textId="6D0037F4" w:rsidR="000734FB" w:rsidRPr="0037027A" w:rsidRDefault="00DE1521" w:rsidP="00461D38">
            <w:pPr>
              <w:tabs>
                <w:tab w:val="clear" w:pos="357"/>
              </w:tabs>
            </w:pPr>
            <w:r w:rsidRPr="0037027A">
              <w:rPr>
                <w:noProof/>
              </w:rPr>
              <w:drawing>
                <wp:inline distT="0" distB="0" distL="0" distR="0" wp14:anchorId="1FDB3F9D" wp14:editId="7B9A6421">
                  <wp:extent cx="285750" cy="95250"/>
                  <wp:effectExtent l="0" t="0" r="0" b="0"/>
                  <wp:docPr id="6" name="Picture 1" descr="CVI_Download_Curser, 8 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VI_Download_Curser, 8 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4FB" w:rsidRPr="0037027A" w14:paraId="282F6F44" w14:textId="77777777" w:rsidTr="00461D38">
        <w:trPr>
          <w:trHeight w:hRule="exact" w:val="9730"/>
        </w:trPr>
        <w:tc>
          <w:tcPr>
            <w:tcW w:w="454" w:type="dxa"/>
            <w:vMerge/>
            <w:shd w:val="clear" w:color="auto" w:fill="58575B"/>
          </w:tcPr>
          <w:p w14:paraId="5DF100EA" w14:textId="77777777" w:rsidR="000734FB" w:rsidRPr="0037027A" w:rsidRDefault="000734FB" w:rsidP="00CC2362"/>
        </w:tc>
        <w:tc>
          <w:tcPr>
            <w:tcW w:w="10206" w:type="dxa"/>
            <w:shd w:val="clear" w:color="auto" w:fill="58575B"/>
          </w:tcPr>
          <w:p w14:paraId="01BCF484" w14:textId="74AF3733" w:rsidR="008A1B65" w:rsidRDefault="000734FB" w:rsidP="00CC2362">
            <w:pPr>
              <w:pStyle w:val="Titel-linje1"/>
            </w:pPr>
            <w:r w:rsidRPr="0037027A">
              <w:t xml:space="preserve">Snitfladebeskrivelse for </w:t>
            </w:r>
            <w:bookmarkStart w:id="1" w:name="snitfladenavn"/>
            <w:r w:rsidR="006B0127">
              <w:t>KMD Opus Posteringer UD</w:t>
            </w:r>
          </w:p>
          <w:bookmarkEnd w:id="1"/>
          <w:p w14:paraId="48FD27D2" w14:textId="44914AD8" w:rsidR="00034D23" w:rsidRDefault="006B0127" w:rsidP="00034D23">
            <w:pPr>
              <w:pStyle w:val="Titel-linje1"/>
            </w:pPr>
            <w:r>
              <w:t>Opus Økonomi</w:t>
            </w:r>
          </w:p>
          <w:p w14:paraId="32ED8227" w14:textId="77777777" w:rsidR="000734FB" w:rsidRPr="0037027A" w:rsidRDefault="000734FB" w:rsidP="00CC2362">
            <w:pPr>
              <w:pStyle w:val="Titel-linje2"/>
            </w:pPr>
          </w:p>
          <w:p w14:paraId="5CA6DAFF" w14:textId="5F21409A" w:rsidR="00D96EA5" w:rsidRDefault="00E21682" w:rsidP="00DF72E0">
            <w:pPr>
              <w:pStyle w:val="Titel-linje3"/>
            </w:pPr>
            <w:r w:rsidRPr="0037027A">
              <w:t xml:space="preserve">Version </w:t>
            </w:r>
            <w:r w:rsidR="00FF7C5E">
              <w:t>1.</w:t>
            </w:r>
            <w:r w:rsidR="00C234E4">
              <w:t>0</w:t>
            </w:r>
            <w:r w:rsidR="00FE3737">
              <w:t>,</w:t>
            </w:r>
            <w:r w:rsidR="000734FB" w:rsidRPr="0037027A">
              <w:t xml:space="preserve"> </w:t>
            </w:r>
            <w:r w:rsidR="0026179C">
              <w:t>april</w:t>
            </w:r>
            <w:r w:rsidR="00D30289">
              <w:t xml:space="preserve"> 20</w:t>
            </w:r>
            <w:r w:rsidR="00FE3737">
              <w:t>2</w:t>
            </w:r>
            <w:r w:rsidR="00C234E4">
              <w:t>2</w:t>
            </w:r>
            <w:r w:rsidR="00597AD8">
              <w:t>.</w:t>
            </w:r>
          </w:p>
          <w:p w14:paraId="082C57C2" w14:textId="77777777" w:rsidR="000734FB" w:rsidRPr="008A1B65" w:rsidRDefault="000734FB" w:rsidP="00DF72E0">
            <w:pPr>
              <w:pStyle w:val="Titel-linje3"/>
            </w:pPr>
          </w:p>
        </w:tc>
      </w:tr>
      <w:bookmarkEnd w:id="0"/>
    </w:tbl>
    <w:p w14:paraId="3ECC499D" w14:textId="77777777" w:rsidR="005364A0" w:rsidRPr="0037027A" w:rsidRDefault="005364A0" w:rsidP="00CC2362"/>
    <w:p w14:paraId="3E30D192" w14:textId="77777777" w:rsidR="005364A0" w:rsidRPr="0037027A" w:rsidRDefault="005364A0" w:rsidP="00CC2362"/>
    <w:p w14:paraId="71E49717" w14:textId="77777777" w:rsidR="00324777" w:rsidRPr="00EA3BE1" w:rsidRDefault="00324777" w:rsidP="00CC2362">
      <w:pPr>
        <w:rPr>
          <w:b/>
        </w:rPr>
      </w:pPr>
    </w:p>
    <w:p w14:paraId="69855160" w14:textId="77777777" w:rsidR="00324777" w:rsidRPr="0037027A" w:rsidRDefault="00324777" w:rsidP="00CC2362"/>
    <w:p w14:paraId="3A8FD22D" w14:textId="77777777" w:rsidR="00517A44" w:rsidRPr="0037027A" w:rsidRDefault="00517A44" w:rsidP="00CC2362"/>
    <w:p w14:paraId="3A7EDD51" w14:textId="77777777" w:rsidR="005364A0" w:rsidRPr="0037027A" w:rsidRDefault="005364A0" w:rsidP="00CC2362">
      <w:pPr>
        <w:sectPr w:rsidR="005364A0" w:rsidRPr="0037027A" w:rsidSect="00CC23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endnotePr>
            <w:numFmt w:val="decimal"/>
          </w:endnotePr>
          <w:pgSz w:w="11907" w:h="16840" w:code="9"/>
          <w:pgMar w:top="454" w:right="3118" w:bottom="454" w:left="454" w:header="709" w:footer="709" w:gutter="0"/>
          <w:pgNumType w:start="1"/>
          <w:cols w:space="708"/>
          <w:noEndnote/>
          <w:titlePg/>
        </w:sectPr>
      </w:pPr>
    </w:p>
    <w:p w14:paraId="2FFD4584" w14:textId="77777777" w:rsidR="005364A0" w:rsidRPr="0037027A" w:rsidRDefault="005364A0" w:rsidP="00CC2362">
      <w:pPr>
        <w:pStyle w:val="Indholdsfortegnelse"/>
      </w:pPr>
      <w:bookmarkStart w:id="2" w:name="_Ref516387564"/>
      <w:r w:rsidRPr="0037027A">
        <w:lastRenderedPageBreak/>
        <w:t>Indholdsfortegnelse</w:t>
      </w:r>
      <w:bookmarkEnd w:id="2"/>
    </w:p>
    <w:p w14:paraId="6449CFD8" w14:textId="31B76502" w:rsidR="00693CD8" w:rsidRDefault="00A9247B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102555294" w:history="1">
        <w:r w:rsidR="00693CD8" w:rsidRPr="002D58EA">
          <w:rPr>
            <w:rStyle w:val="Hyperlink"/>
          </w:rPr>
          <w:t>1</w:t>
        </w:r>
        <w:r w:rsidR="00693CD8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="00693CD8" w:rsidRPr="002D58EA">
          <w:rPr>
            <w:rStyle w:val="Hyperlink"/>
          </w:rPr>
          <w:t>Brug af snitfladebeskrivelsen</w:t>
        </w:r>
        <w:r w:rsidR="00693CD8">
          <w:rPr>
            <w:webHidden/>
          </w:rPr>
          <w:tab/>
        </w:r>
        <w:r w:rsidR="00693CD8">
          <w:rPr>
            <w:webHidden/>
          </w:rPr>
          <w:fldChar w:fldCharType="begin"/>
        </w:r>
        <w:r w:rsidR="00693CD8">
          <w:rPr>
            <w:webHidden/>
          </w:rPr>
          <w:instrText xml:space="preserve"> PAGEREF _Toc102555294 \h </w:instrText>
        </w:r>
        <w:r w:rsidR="00693CD8">
          <w:rPr>
            <w:webHidden/>
          </w:rPr>
        </w:r>
        <w:r w:rsidR="00693CD8">
          <w:rPr>
            <w:webHidden/>
          </w:rPr>
          <w:fldChar w:fldCharType="separate"/>
        </w:r>
        <w:r w:rsidR="00693CD8">
          <w:rPr>
            <w:webHidden/>
          </w:rPr>
          <w:t>3</w:t>
        </w:r>
        <w:r w:rsidR="00693CD8">
          <w:rPr>
            <w:webHidden/>
          </w:rPr>
          <w:fldChar w:fldCharType="end"/>
        </w:r>
      </w:hyperlink>
    </w:p>
    <w:p w14:paraId="7EB77F76" w14:textId="4C9EDB3F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295" w:history="1">
        <w:r w:rsidRPr="002D58EA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Formål og målgrupper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A1C495" w14:textId="5A9DCCE0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296" w:history="1">
        <w:r w:rsidRPr="002D58EA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Hvad er formålet med standardsnitfladen?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8FF6591" w14:textId="6A0E00C5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297" w:history="1">
        <w:r w:rsidRPr="002D58EA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Hvem er målgrupperne?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8E8328F" w14:textId="66FEEF2C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298" w:history="1">
        <w:r w:rsidRPr="002D58EA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Standardsnitfladens arkitektur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EE86B58" w14:textId="7B0A89BC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299" w:history="1">
        <w:r w:rsidRPr="002D58EA">
          <w:rPr>
            <w:rStyle w:val="Hyperlink"/>
          </w:rPr>
          <w:t>3.1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Overordnet arkitektur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56AEF2C" w14:textId="3C27065C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0" w:history="1">
        <w:r w:rsidRPr="002D58EA">
          <w:rPr>
            <w:rStyle w:val="Hyperlink"/>
          </w:rPr>
          <w:t>3.2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Teknisk implementering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26673E1" w14:textId="32E81E66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1" w:history="1">
        <w:r w:rsidRPr="002D58EA">
          <w:rPr>
            <w:rStyle w:val="Hyperlink"/>
          </w:rPr>
          <w:t>3.3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Datastrukturer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F78532F" w14:textId="6D36D58D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302" w:history="1">
        <w:r w:rsidRPr="002D58EA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Betingelser for anvendelse af standardsnitfladen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61C00BF" w14:textId="44938E7B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303" w:history="1">
        <w:r w:rsidRPr="002D58EA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Garantier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B5594F4" w14:textId="08BBD7CB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304" w:history="1">
        <w:r w:rsidRPr="002D58EA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Protokol for dataudveksling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D4007E4" w14:textId="55857F5D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5" w:history="1">
        <w:r w:rsidRPr="002D58EA">
          <w:rPr>
            <w:rStyle w:val="Hyperlink"/>
          </w:rPr>
          <w:t>6.1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Hvordan opbygges datastrømmen?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C7B98F5" w14:textId="47AD4BB2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6" w:history="1">
        <w:r w:rsidRPr="002D58EA">
          <w:rPr>
            <w:rStyle w:val="Hyperlink"/>
          </w:rPr>
          <w:t>6.2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Hvilket tegnsæt er anvendt?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CA7D4D5" w14:textId="4F060298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7" w:history="1">
        <w:r w:rsidRPr="002D58EA">
          <w:rPr>
            <w:rStyle w:val="Hyperlink"/>
          </w:rPr>
          <w:t>6.3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Hvilke dataformater leveres?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9CC374" w14:textId="6E7C2993" w:rsidR="00693CD8" w:rsidRDefault="00693CD8">
      <w:pPr>
        <w:pStyle w:val="Indholdsfortegnelse3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8" w:history="1">
        <w:r w:rsidRPr="002D58EA">
          <w:rPr>
            <w:rStyle w:val="Hyperlink"/>
          </w:rPr>
          <w:t>6.3.1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XML-fil Header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202E4F9" w14:textId="7F19436D" w:rsidR="00693CD8" w:rsidRDefault="00693CD8">
      <w:pPr>
        <w:pStyle w:val="Indholdsfortegnelse3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09" w:history="1">
        <w:r w:rsidRPr="002D58EA">
          <w:rPr>
            <w:rStyle w:val="Hyperlink"/>
          </w:rPr>
          <w:t>6.3.2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XML-fil Posteringer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4170843" w14:textId="56B5C7A2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310" w:history="1">
        <w:r w:rsidRPr="002D58EA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Opbygning af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2A4CA15" w14:textId="44EC623B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11" w:history="1">
        <w:r w:rsidRPr="002D58EA">
          <w:rPr>
            <w:rStyle w:val="Hyperlink"/>
            <w:specVanish/>
          </w:rPr>
          <w:t>7.1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Indhold og validitet af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6E95601" w14:textId="0614FE1D" w:rsidR="00693CD8" w:rsidRDefault="00693CD8">
      <w:pPr>
        <w:pStyle w:val="Indholdsfortegnelse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102555312" w:history="1">
        <w:r w:rsidRPr="002D58EA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Bilag – eksempler på udtræk (fiktive data)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50953E0D" w14:textId="78543846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13" w:history="1">
        <w:r w:rsidRPr="002D58EA">
          <w:rPr>
            <w:rStyle w:val="Hyperlink"/>
          </w:rPr>
          <w:t>8.1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En komplet leverance med header og posteringer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87A62D3" w14:textId="1EA7F74B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14" w:history="1">
        <w:r w:rsidRPr="002D58EA">
          <w:rPr>
            <w:rStyle w:val="Hyperlink"/>
          </w:rPr>
          <w:t>8.2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Eksempel på postering med betalingsmodtager, ydelsesmodtager eller oplysningspligtig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5A2DF3EB" w14:textId="63C14D35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15" w:history="1">
        <w:r w:rsidRPr="002D58EA">
          <w:rPr>
            <w:rStyle w:val="Hyperlink"/>
          </w:rPr>
          <w:t>8.3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Eksempel på postering fra KMD Opus Løn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2FF37236" w14:textId="6D3837FB" w:rsidR="00693CD8" w:rsidRDefault="00693CD8">
      <w:pPr>
        <w:pStyle w:val="Indholdsfortegnelse2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02555316" w:history="1">
        <w:r w:rsidRPr="002D58EA">
          <w:rPr>
            <w:rStyle w:val="Hyperlink"/>
          </w:rPr>
          <w:t>8.4</w:t>
        </w:r>
        <w:r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Pr="002D58EA">
          <w:rPr>
            <w:rStyle w:val="Hyperlink"/>
          </w:rPr>
          <w:t>Eksempler på posteringer fra fakturabehandling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_Toc102555316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4A3FCDF2" w14:textId="2971546A" w:rsidR="005364A0" w:rsidRPr="0037027A" w:rsidRDefault="00A9247B" w:rsidP="00CC2362">
      <w:pPr>
        <w:pStyle w:val="Indholdsfortegnelse1"/>
        <w:sectPr w:rsidR="005364A0" w:rsidRPr="0037027A" w:rsidSect="00CC2362">
          <w:headerReference w:type="default" r:id="rId18"/>
          <w:footerReference w:type="default" r:id="rId19"/>
          <w:endnotePr>
            <w:numFmt w:val="decimal"/>
          </w:endnotePr>
          <w:pgSz w:w="11907" w:h="16840" w:code="9"/>
          <w:pgMar w:top="1701" w:right="3118" w:bottom="1701" w:left="1418" w:header="851" w:footer="567" w:gutter="0"/>
          <w:pgNumType w:start="1"/>
          <w:cols w:space="708"/>
          <w:noEndnote/>
        </w:sectPr>
      </w:pPr>
      <w:r>
        <w:fldChar w:fldCharType="end"/>
      </w:r>
    </w:p>
    <w:p w14:paraId="0CCC8F57" w14:textId="77777777" w:rsidR="00B026CA" w:rsidRPr="00481554" w:rsidRDefault="005364A0" w:rsidP="00481554">
      <w:pPr>
        <w:pStyle w:val="Billedtekst0"/>
        <w:rPr>
          <w:sz w:val="24"/>
          <w:szCs w:val="24"/>
        </w:rPr>
      </w:pPr>
      <w:bookmarkStart w:id="3" w:name="_Toc500229914"/>
      <w:r w:rsidRPr="00481554">
        <w:rPr>
          <w:sz w:val="24"/>
          <w:szCs w:val="24"/>
        </w:rPr>
        <w:t>Ændringer i forhold til forrige version</w:t>
      </w:r>
      <w:bookmarkStart w:id="4" w:name="_Toc500229915"/>
      <w:bookmarkEnd w:id="3"/>
    </w:p>
    <w:p w14:paraId="1EA3A897" w14:textId="77777777" w:rsidR="00112980" w:rsidRDefault="00D40B98" w:rsidP="000E7B73">
      <w:r>
        <w:br/>
      </w:r>
    </w:p>
    <w:tbl>
      <w:tblPr>
        <w:tblW w:w="9322" w:type="dxa"/>
        <w:tblBorders>
          <w:top w:val="single" w:sz="4" w:space="0" w:color="58575B"/>
          <w:left w:val="single" w:sz="4" w:space="0" w:color="58575B"/>
          <w:bottom w:val="single" w:sz="4" w:space="0" w:color="58575B"/>
          <w:right w:val="single" w:sz="4" w:space="0" w:color="58575B"/>
          <w:insideH w:val="single" w:sz="4" w:space="0" w:color="58575B"/>
          <w:insideV w:val="single" w:sz="4" w:space="0" w:color="58575B"/>
        </w:tblBorders>
        <w:tblLook w:val="04A0" w:firstRow="1" w:lastRow="0" w:firstColumn="1" w:lastColumn="0" w:noHBand="0" w:noVBand="1"/>
      </w:tblPr>
      <w:tblGrid>
        <w:gridCol w:w="890"/>
        <w:gridCol w:w="1263"/>
        <w:gridCol w:w="1410"/>
        <w:gridCol w:w="5759"/>
      </w:tblGrid>
      <w:tr w:rsidR="00112980" w14:paraId="2B8941CE" w14:textId="77777777" w:rsidTr="00E92AF2">
        <w:tc>
          <w:tcPr>
            <w:tcW w:w="890" w:type="dxa"/>
            <w:shd w:val="clear" w:color="auto" w:fill="E7E6E6"/>
          </w:tcPr>
          <w:p w14:paraId="0787743D" w14:textId="77777777" w:rsidR="00112980" w:rsidRDefault="00112980" w:rsidP="000E7B73">
            <w:r>
              <w:t>Version</w:t>
            </w:r>
          </w:p>
        </w:tc>
        <w:tc>
          <w:tcPr>
            <w:tcW w:w="1263" w:type="dxa"/>
            <w:shd w:val="clear" w:color="auto" w:fill="E7E6E6"/>
          </w:tcPr>
          <w:p w14:paraId="7282F14B" w14:textId="77777777" w:rsidR="00112980" w:rsidRDefault="00112980" w:rsidP="00112980">
            <w:r>
              <w:t>Snitflade</w:t>
            </w:r>
            <w:r>
              <w:br/>
              <w:t>dato</w:t>
            </w:r>
          </w:p>
        </w:tc>
        <w:tc>
          <w:tcPr>
            <w:tcW w:w="1410" w:type="dxa"/>
            <w:shd w:val="clear" w:color="auto" w:fill="E7E6E6"/>
          </w:tcPr>
          <w:p w14:paraId="246FBFBC" w14:textId="77777777" w:rsidR="00112980" w:rsidRDefault="00112980" w:rsidP="000E7B73">
            <w:r>
              <w:t>Produktions</w:t>
            </w:r>
            <w:r>
              <w:br/>
              <w:t>dato</w:t>
            </w:r>
          </w:p>
        </w:tc>
        <w:tc>
          <w:tcPr>
            <w:tcW w:w="5759" w:type="dxa"/>
            <w:shd w:val="clear" w:color="auto" w:fill="E7E6E6"/>
          </w:tcPr>
          <w:p w14:paraId="6E1B61F1" w14:textId="77777777" w:rsidR="00112980" w:rsidRDefault="00112980" w:rsidP="000E7B73">
            <w:r>
              <w:t>Beskrivelse</w:t>
            </w:r>
          </w:p>
        </w:tc>
      </w:tr>
      <w:tr w:rsidR="00112980" w14:paraId="1A983C72" w14:textId="77777777" w:rsidTr="00E92AF2">
        <w:tc>
          <w:tcPr>
            <w:tcW w:w="890" w:type="dxa"/>
            <w:shd w:val="clear" w:color="auto" w:fill="auto"/>
          </w:tcPr>
          <w:p w14:paraId="4BAE3B00" w14:textId="77777777" w:rsidR="00112980" w:rsidRDefault="00112980" w:rsidP="000E7B73">
            <w:r>
              <w:t>1.</w:t>
            </w:r>
            <w:r w:rsidR="0045765F">
              <w:t>0</w:t>
            </w:r>
          </w:p>
        </w:tc>
        <w:tc>
          <w:tcPr>
            <w:tcW w:w="1263" w:type="dxa"/>
            <w:shd w:val="clear" w:color="auto" w:fill="auto"/>
          </w:tcPr>
          <w:p w14:paraId="761A4D8E" w14:textId="5D8131D6" w:rsidR="00112980" w:rsidRDefault="00C234E4" w:rsidP="0045765F">
            <w:r>
              <w:t>14.03.2022</w:t>
            </w:r>
          </w:p>
        </w:tc>
        <w:tc>
          <w:tcPr>
            <w:tcW w:w="1410" w:type="dxa"/>
            <w:shd w:val="clear" w:color="auto" w:fill="auto"/>
          </w:tcPr>
          <w:p w14:paraId="6A1E49A1" w14:textId="49AEC9ED" w:rsidR="00112980" w:rsidRDefault="0026179C" w:rsidP="000E7B73">
            <w:r>
              <w:t>29.04</w:t>
            </w:r>
            <w:r w:rsidR="001A042D">
              <w:t>.2022</w:t>
            </w:r>
          </w:p>
        </w:tc>
        <w:tc>
          <w:tcPr>
            <w:tcW w:w="5759" w:type="dxa"/>
            <w:shd w:val="clear" w:color="auto" w:fill="auto"/>
          </w:tcPr>
          <w:p w14:paraId="26FB87DF" w14:textId="179ECDE4" w:rsidR="00112980" w:rsidRDefault="00430530" w:rsidP="00430530">
            <w:pPr>
              <w:pStyle w:val="Kommentartekst"/>
            </w:pPr>
            <w:r>
              <w:t>Udtræk af posteringer, enten som totaludtræk af alle posteringer eller deludtræk med specifikke posteringer.</w:t>
            </w:r>
          </w:p>
        </w:tc>
      </w:tr>
    </w:tbl>
    <w:p w14:paraId="5D53B15C" w14:textId="77777777" w:rsidR="00112980" w:rsidRDefault="00112980" w:rsidP="000E7B73"/>
    <w:p w14:paraId="6EC80F5B" w14:textId="77777777" w:rsidR="00D96EA5" w:rsidRDefault="00D96EA5" w:rsidP="000E7B73"/>
    <w:p w14:paraId="0C01F658" w14:textId="77777777" w:rsidR="0018291F" w:rsidRPr="0037027A" w:rsidRDefault="0018291F" w:rsidP="0018291F">
      <w:pPr>
        <w:pStyle w:val="Overskrift1"/>
      </w:pPr>
      <w:bookmarkStart w:id="5" w:name="_Toc102555294"/>
      <w:bookmarkEnd w:id="4"/>
      <w:r>
        <w:t>Brug</w:t>
      </w:r>
      <w:r w:rsidR="00F47A09">
        <w:t xml:space="preserve"> </w:t>
      </w:r>
      <w:r w:rsidR="00D30289">
        <w:t xml:space="preserve">af </w:t>
      </w:r>
      <w:r w:rsidR="00F47A09">
        <w:t>snitfladebeskrivelsen</w:t>
      </w:r>
      <w:bookmarkEnd w:id="5"/>
    </w:p>
    <w:p w14:paraId="4254512E" w14:textId="77777777" w:rsidR="0018291F" w:rsidRDefault="0018291F" w:rsidP="00E52388"/>
    <w:p w14:paraId="37BB28EE" w14:textId="77777777" w:rsidR="00AF1864" w:rsidRPr="0037027A" w:rsidRDefault="00AF1864" w:rsidP="00AF1864">
      <w:pPr>
        <w:pStyle w:val="Margentekst"/>
        <w:framePr w:wrap="around"/>
      </w:pPr>
      <w:r w:rsidRPr="0037027A">
        <w:t>Grundlag for indgåelse af aftaler.</w:t>
      </w:r>
    </w:p>
    <w:p w14:paraId="221DF66C" w14:textId="77777777" w:rsidR="000A33DF" w:rsidRPr="0018732C" w:rsidRDefault="005364A0" w:rsidP="000A33DF">
      <w:r w:rsidRPr="0037027A">
        <w:t xml:space="preserve">Denne snitfladebeskrivelse udgør grundlaget for indgåelse af konkrete aftaler med KMD's kunder om </w:t>
      </w:r>
      <w:r w:rsidR="000A33DF" w:rsidRPr="0018732C">
        <w:t xml:space="preserve">udveksling af data </w:t>
      </w:r>
      <w:r w:rsidR="000A33DF">
        <w:t>fra</w:t>
      </w:r>
      <w:r w:rsidR="000A33DF" w:rsidRPr="0018732C">
        <w:t xml:space="preserve"> KMD Opus Økonomi</w:t>
      </w:r>
      <w:r w:rsidR="000A33DF">
        <w:t>.</w:t>
      </w:r>
      <w:r w:rsidR="000A33DF" w:rsidRPr="0018732C">
        <w:t xml:space="preserve"> </w:t>
      </w:r>
    </w:p>
    <w:p w14:paraId="72835D68" w14:textId="77777777" w:rsidR="004C09C5" w:rsidRPr="0037027A" w:rsidRDefault="002B7224" w:rsidP="00CC2362">
      <w:r>
        <w:t>Snitfladebeskrivelsen</w:t>
      </w:r>
      <w:r w:rsidR="005364A0" w:rsidRPr="0037027A">
        <w:t xml:space="preserve"> er desuden et praktisk arbejdsredskab til støtte for kommunikationen mellem kunderne og KMD om anvendelse</w:t>
      </w:r>
      <w:r>
        <w:t xml:space="preserve"> og opbygning af data</w:t>
      </w:r>
      <w:r w:rsidR="005364A0" w:rsidRPr="0037027A">
        <w:t>.</w:t>
      </w:r>
    </w:p>
    <w:p w14:paraId="34A34642" w14:textId="77777777" w:rsidR="005364A0" w:rsidRPr="0037027A" w:rsidRDefault="005364A0" w:rsidP="00CC2362">
      <w:pPr>
        <w:pStyle w:val="Margentekst"/>
        <w:framePr w:wrap="around"/>
      </w:pPr>
      <w:r w:rsidRPr="0037027A">
        <w:t>Udlån til andre leverandører.</w:t>
      </w:r>
    </w:p>
    <w:p w14:paraId="76CB25F8" w14:textId="77777777" w:rsidR="005364A0" w:rsidRPr="0037027A" w:rsidRDefault="005364A0" w:rsidP="004C09C5">
      <w:r w:rsidRPr="0037027A">
        <w:t>Beskrivelsen må ikke overdrages eller kopieres i videre omfang end forudsat i ophavs</w:t>
      </w:r>
      <w:r w:rsidRPr="0037027A">
        <w:softHyphen/>
        <w:t>retsloven</w:t>
      </w:r>
      <w:r w:rsidR="002A29AD">
        <w:t>,</w:t>
      </w:r>
      <w:r w:rsidRPr="0037027A">
        <w:t xml:space="preserve"> men kun udlånes til softwareleverandører i forbindelse med etablering af snitfla</w:t>
      </w:r>
      <w:r w:rsidRPr="0037027A">
        <w:softHyphen/>
        <w:t>den samt ved fremtidige ændringer.</w:t>
      </w:r>
    </w:p>
    <w:p w14:paraId="6A7C8CAF" w14:textId="77777777" w:rsidR="005364A0" w:rsidRPr="0037027A" w:rsidRDefault="005364A0" w:rsidP="00CC2362">
      <w:pPr>
        <w:pStyle w:val="Margentekst"/>
        <w:framePr w:wrap="around"/>
      </w:pPr>
      <w:r w:rsidRPr="0037027A">
        <w:t>Kontakt til KMD.</w:t>
      </w:r>
    </w:p>
    <w:p w14:paraId="472DFD80" w14:textId="77777777" w:rsidR="005364A0" w:rsidRPr="0037027A" w:rsidRDefault="005364A0" w:rsidP="00CC2362">
      <w:pPr>
        <w:tabs>
          <w:tab w:val="left" w:pos="1985"/>
          <w:tab w:val="left" w:pos="2268"/>
          <w:tab w:val="left" w:pos="3544"/>
        </w:tabs>
      </w:pPr>
      <w:r w:rsidRPr="0037027A">
        <w:t>Henvendelser vedrørende standardsnitfladen rettes til:</w:t>
      </w:r>
    </w:p>
    <w:p w14:paraId="4A62EEDE" w14:textId="77777777" w:rsidR="002A29AD" w:rsidRDefault="00D30289" w:rsidP="00CC2362">
      <w:pPr>
        <w:ind w:left="284"/>
      </w:pPr>
      <w:r>
        <w:t>KMD Opus Økonomi</w:t>
      </w:r>
    </w:p>
    <w:p w14:paraId="50728C8B" w14:textId="77777777" w:rsidR="005364A0" w:rsidRDefault="002A29AD" w:rsidP="00CC2362">
      <w:pPr>
        <w:ind w:left="284"/>
      </w:pPr>
      <w:r>
        <w:t>Fællespostkasse:</w:t>
      </w:r>
      <w:r w:rsidR="0065780C" w:rsidRPr="0037027A">
        <w:t xml:space="preserve"> (</w:t>
      </w:r>
      <w:hyperlink r:id="rId20" w:history="1">
        <w:r w:rsidR="0065780C" w:rsidRPr="0037027A">
          <w:rPr>
            <w:rStyle w:val="Hyperlink"/>
          </w:rPr>
          <w:t>KMDOPUS-okonomi@KMD.dk</w:t>
        </w:r>
      </w:hyperlink>
      <w:r w:rsidR="0065780C" w:rsidRPr="0037027A">
        <w:t>)</w:t>
      </w:r>
    </w:p>
    <w:p w14:paraId="55869ECA" w14:textId="77777777" w:rsidR="002A29AD" w:rsidRPr="0037027A" w:rsidRDefault="002A29AD" w:rsidP="00CC2362">
      <w:pPr>
        <w:ind w:left="284"/>
      </w:pPr>
      <w:r>
        <w:t xml:space="preserve">Hotline telefonnr.: </w:t>
      </w:r>
      <w:r w:rsidRPr="00B734E7">
        <w:t>44</w:t>
      </w:r>
      <w:r w:rsidR="00B734E7" w:rsidRPr="00B734E7">
        <w:t>60 3117</w:t>
      </w:r>
    </w:p>
    <w:p w14:paraId="2886939C" w14:textId="77777777" w:rsidR="005364A0" w:rsidRPr="0037027A" w:rsidRDefault="005364A0" w:rsidP="00CC2362">
      <w:pPr>
        <w:pStyle w:val="Overskrift1"/>
      </w:pPr>
      <w:bookmarkStart w:id="6" w:name="_Toc102555295"/>
      <w:r w:rsidRPr="0037027A">
        <w:t>Formål og målgrupper</w:t>
      </w:r>
      <w:bookmarkEnd w:id="6"/>
    </w:p>
    <w:p w14:paraId="4DD9948C" w14:textId="77777777" w:rsidR="005364A0" w:rsidRPr="0037027A" w:rsidRDefault="005364A0" w:rsidP="006D64B7">
      <w:pPr>
        <w:pStyle w:val="Overskrift2"/>
      </w:pPr>
      <w:bookmarkStart w:id="7" w:name="_Toc500229917"/>
      <w:bookmarkStart w:id="8" w:name="_Toc102555296"/>
      <w:r w:rsidRPr="0037027A">
        <w:t>Hvad er formålet med standardsnitfladen?</w:t>
      </w:r>
      <w:bookmarkEnd w:id="7"/>
      <w:bookmarkEnd w:id="8"/>
    </w:p>
    <w:p w14:paraId="7A1B1810" w14:textId="05466452" w:rsidR="0093133C" w:rsidRPr="0018732C" w:rsidRDefault="0093133C" w:rsidP="0093133C">
      <w:r w:rsidRPr="0018732C">
        <w:t xml:space="preserve">Formålet med snitfladen er at give andre systemer mulighed for at </w:t>
      </w:r>
      <w:r>
        <w:t>modtage</w:t>
      </w:r>
      <w:r w:rsidRPr="0018732C">
        <w:t xml:space="preserve"> posteringer </w:t>
      </w:r>
      <w:r w:rsidR="00D45B49">
        <w:t>fra</w:t>
      </w:r>
      <w:r w:rsidRPr="0018732C">
        <w:t xml:space="preserve"> KMD Opus Økonomi</w:t>
      </w:r>
      <w:r w:rsidR="001C2D77">
        <w:t xml:space="preserve"> </w:t>
      </w:r>
      <w:r w:rsidR="001C2D77" w:rsidRPr="0018732C">
        <w:t>via en fælles snitflade</w:t>
      </w:r>
      <w:r w:rsidRPr="0018732C">
        <w:t>.</w:t>
      </w:r>
    </w:p>
    <w:p w14:paraId="7C771698" w14:textId="1D78616F" w:rsidR="0093133C" w:rsidRDefault="0093133C" w:rsidP="0093133C">
      <w:r w:rsidRPr="0018732C">
        <w:t xml:space="preserve">Ved </w:t>
      </w:r>
      <w:r w:rsidR="00D45B49">
        <w:t>be</w:t>
      </w:r>
      <w:r w:rsidRPr="0018732C">
        <w:t xml:space="preserve">nyttelse af denne snitflade, </w:t>
      </w:r>
      <w:r w:rsidR="00401A73">
        <w:t xml:space="preserve">vil det være muligt for systemerne at modtage </w:t>
      </w:r>
      <w:r w:rsidRPr="0018732C">
        <w:t xml:space="preserve">posteringer </w:t>
      </w:r>
      <w:r w:rsidR="00401A73">
        <w:t>fra</w:t>
      </w:r>
      <w:r w:rsidRPr="0018732C">
        <w:t xml:space="preserve"> KMD Opus Økonomi. </w:t>
      </w:r>
    </w:p>
    <w:p w14:paraId="2E3E9F17" w14:textId="546D30BD" w:rsidR="00147F12" w:rsidRDefault="0096391D" w:rsidP="0093133C">
      <w:r>
        <w:t>P</w:t>
      </w:r>
      <w:r w:rsidR="007A1647">
        <w:t>osteringerne kan enten leveres som totaludtræk</w:t>
      </w:r>
      <w:r w:rsidR="003365AF">
        <w:t xml:space="preserve"> eller deludtræk.</w:t>
      </w:r>
      <w:r w:rsidR="006A4E51">
        <w:t xml:space="preserve"> Et totaludtræk lever</w:t>
      </w:r>
      <w:r w:rsidR="00E93A00">
        <w:t>er</w:t>
      </w:r>
      <w:r w:rsidR="006A4E51">
        <w:t xml:space="preserve"> alle posteringer</w:t>
      </w:r>
      <w:r w:rsidR="00C337E1">
        <w:t xml:space="preserve">, dog med mulighed for fravalg af </w:t>
      </w:r>
      <w:r w:rsidR="00164E27">
        <w:t xml:space="preserve">posteringer på </w:t>
      </w:r>
      <w:r w:rsidR="00C337E1">
        <w:t>specifikke bilagsarter.</w:t>
      </w:r>
      <w:r w:rsidR="00164E27">
        <w:t xml:space="preserve"> Et deludtræk leverer de posteringer, som </w:t>
      </w:r>
      <w:r w:rsidR="00B65A8A">
        <w:t xml:space="preserve">opfylder </w:t>
      </w:r>
      <w:r w:rsidR="00DE7F09">
        <w:t>specifikke</w:t>
      </w:r>
      <w:r w:rsidR="004B31EB">
        <w:t xml:space="preserve"> SAP-dimensioner</w:t>
      </w:r>
      <w:r w:rsidR="00DE7F09">
        <w:t xml:space="preserve"> angivet af</w:t>
      </w:r>
      <w:r w:rsidR="009B3CFA">
        <w:t xml:space="preserve"> </w:t>
      </w:r>
      <w:r w:rsidR="004B3ED6">
        <w:t>kunde</w:t>
      </w:r>
      <w:r w:rsidR="009B3CFA">
        <w:t>n</w:t>
      </w:r>
      <w:r w:rsidR="004B31EB">
        <w:t>.</w:t>
      </w:r>
    </w:p>
    <w:p w14:paraId="010561A3" w14:textId="0ED6080B" w:rsidR="002D1C87" w:rsidRDefault="001642F9" w:rsidP="00036B33">
      <w:r>
        <w:t xml:space="preserve">Posteringerne </w:t>
      </w:r>
      <w:r w:rsidR="00036B33">
        <w:t xml:space="preserve">opbygges på </w:t>
      </w:r>
      <w:r w:rsidR="00EB7219">
        <w:t>XML</w:t>
      </w:r>
      <w:r w:rsidR="00036B33">
        <w:t xml:space="preserve"> format</w:t>
      </w:r>
      <w:r w:rsidR="003222C0">
        <w:t xml:space="preserve"> og fremsendes til det modtagende system.</w:t>
      </w:r>
    </w:p>
    <w:p w14:paraId="7F6200E0" w14:textId="447C00C4" w:rsidR="00F17756" w:rsidRDefault="009D6E7D" w:rsidP="00CC2362">
      <w:r>
        <w:t xml:space="preserve">Forventet hyppighed på </w:t>
      </w:r>
      <w:r w:rsidR="008714DD">
        <w:t>både totaludtræk og deludtræk</w:t>
      </w:r>
      <w:r>
        <w:t xml:space="preserve"> er </w:t>
      </w:r>
      <w:r w:rsidR="00770E44">
        <w:t xml:space="preserve">en daglig kørsel </w:t>
      </w:r>
      <w:r w:rsidR="00B2323E">
        <w:t xml:space="preserve">på </w:t>
      </w:r>
      <w:r w:rsidR="008714DD">
        <w:t>alle hverdage</w:t>
      </w:r>
      <w:r>
        <w:t>.</w:t>
      </w:r>
      <w:r w:rsidR="00AE66BE">
        <w:t xml:space="preserve"> </w:t>
      </w:r>
      <w:r w:rsidR="00074951">
        <w:t xml:space="preserve">Ved eventuelle ændringer </w:t>
      </w:r>
      <w:r w:rsidR="00A35C18">
        <w:t xml:space="preserve">i kørselsmønsteret </w:t>
      </w:r>
      <w:r w:rsidR="00074951">
        <w:t xml:space="preserve">vil dette blive varslet til </w:t>
      </w:r>
      <w:r w:rsidR="00467C36">
        <w:t xml:space="preserve">de berørte </w:t>
      </w:r>
      <w:r w:rsidR="00481445">
        <w:t>parter.</w:t>
      </w:r>
    </w:p>
    <w:p w14:paraId="19FE4422" w14:textId="3BD8B3F0" w:rsidR="00C420A4" w:rsidRDefault="002D0154" w:rsidP="00CC2362">
      <w:r>
        <w:t xml:space="preserve">Snitfladen stiller et cockpit til rådighed i KMD </w:t>
      </w:r>
      <w:r w:rsidRPr="0018732C">
        <w:t>Opus Økonomi</w:t>
      </w:r>
      <w:r w:rsidR="00072B5F">
        <w:t>,</w:t>
      </w:r>
      <w:r>
        <w:t xml:space="preserve"> hvor </w:t>
      </w:r>
      <w:r w:rsidR="00043B8B">
        <w:t>leverancen kan overvåges. Det er muligt at se sta</w:t>
      </w:r>
      <w:r w:rsidR="004F1E12">
        <w:t>tus på leverancen, de udtrukne post</w:t>
      </w:r>
      <w:r w:rsidR="00F50EAA">
        <w:t xml:space="preserve">eringer samt de </w:t>
      </w:r>
      <w:r w:rsidR="00072B5F">
        <w:t>tilhørende</w:t>
      </w:r>
      <w:r w:rsidR="00031E09">
        <w:t xml:space="preserve"> </w:t>
      </w:r>
      <w:r w:rsidR="00F50EAA">
        <w:t>udtrækskriterier</w:t>
      </w:r>
      <w:r w:rsidR="00031E09">
        <w:t>.</w:t>
      </w:r>
    </w:p>
    <w:p w14:paraId="6A028814" w14:textId="77777777" w:rsidR="005364A0" w:rsidRPr="0037027A" w:rsidRDefault="005364A0" w:rsidP="00CC2362">
      <w:pPr>
        <w:pStyle w:val="Overskrift2"/>
      </w:pPr>
      <w:bookmarkStart w:id="9" w:name="_Toc500229918"/>
      <w:bookmarkStart w:id="10" w:name="_Toc102555297"/>
      <w:r w:rsidRPr="0037027A">
        <w:t>Hvem er målgrupperne?</w:t>
      </w:r>
      <w:bookmarkEnd w:id="9"/>
      <w:bookmarkEnd w:id="10"/>
    </w:p>
    <w:p w14:paraId="394F2BBA" w14:textId="5B960E44" w:rsidR="008A328B" w:rsidRPr="0018732C" w:rsidRDefault="008A328B" w:rsidP="00327A1F">
      <w:r w:rsidRPr="0018732C">
        <w:t xml:space="preserve">Beskrivelsen henvender sig til såvel interne som eksterne interessenter, der ønsker at </w:t>
      </w:r>
      <w:r w:rsidR="00743D80">
        <w:t>mo</w:t>
      </w:r>
      <w:r w:rsidR="00663702">
        <w:t>d</w:t>
      </w:r>
      <w:r w:rsidR="00743D80">
        <w:t>tage</w:t>
      </w:r>
      <w:r w:rsidRPr="0018732C">
        <w:t xml:space="preserve"> posteringer </w:t>
      </w:r>
      <w:r w:rsidR="00743D80">
        <w:t>fra</w:t>
      </w:r>
      <w:r w:rsidRPr="0018732C">
        <w:t xml:space="preserve"> KMD Opus Økonomi.</w:t>
      </w:r>
    </w:p>
    <w:p w14:paraId="5F617877" w14:textId="77777777" w:rsidR="00F925A4" w:rsidRPr="0061493F" w:rsidRDefault="00F925A4" w:rsidP="00327A1F">
      <w:pPr>
        <w:rPr>
          <w:szCs w:val="18"/>
        </w:rPr>
      </w:pPr>
      <w:r w:rsidRPr="0061493F">
        <w:rPr>
          <w:szCs w:val="18"/>
        </w:rPr>
        <w:t>Ved interne interessenter forstås systemafdelinger i KMD</w:t>
      </w:r>
      <w:r w:rsidR="00A946D5">
        <w:rPr>
          <w:szCs w:val="18"/>
        </w:rPr>
        <w:t>, der har det produktmæssige ansvar for et fælleskommunalt eller individuelt system</w:t>
      </w:r>
      <w:r w:rsidRPr="0061493F">
        <w:rPr>
          <w:szCs w:val="18"/>
        </w:rPr>
        <w:t>.</w:t>
      </w:r>
    </w:p>
    <w:p w14:paraId="39576365" w14:textId="579B4052" w:rsidR="0061493F" w:rsidRDefault="00F925A4" w:rsidP="00327A1F">
      <w:pPr>
        <w:rPr>
          <w:szCs w:val="18"/>
        </w:rPr>
      </w:pPr>
      <w:r w:rsidRPr="0061493F">
        <w:rPr>
          <w:szCs w:val="18"/>
        </w:rPr>
        <w:t xml:space="preserve">Eksterne interessenter er </w:t>
      </w:r>
      <w:r w:rsidR="00755C28">
        <w:rPr>
          <w:szCs w:val="18"/>
        </w:rPr>
        <w:t>kunde</w:t>
      </w:r>
      <w:r w:rsidRPr="0061493F">
        <w:rPr>
          <w:szCs w:val="18"/>
        </w:rPr>
        <w:t>r, der via "egne" systemer</w:t>
      </w:r>
      <w:r w:rsidR="00A946D5">
        <w:rPr>
          <w:szCs w:val="18"/>
        </w:rPr>
        <w:t xml:space="preserve"> eller 3.</w:t>
      </w:r>
      <w:r w:rsidR="00D30289">
        <w:rPr>
          <w:szCs w:val="18"/>
        </w:rPr>
        <w:t xml:space="preserve"> </w:t>
      </w:r>
      <w:r w:rsidR="00A946D5">
        <w:rPr>
          <w:szCs w:val="18"/>
        </w:rPr>
        <w:t>parts produkter</w:t>
      </w:r>
      <w:r w:rsidRPr="0061493F">
        <w:rPr>
          <w:szCs w:val="18"/>
        </w:rPr>
        <w:t xml:space="preserve"> ønsker at </w:t>
      </w:r>
      <w:r w:rsidR="002D1C87">
        <w:rPr>
          <w:szCs w:val="18"/>
        </w:rPr>
        <w:t xml:space="preserve">modtage </w:t>
      </w:r>
      <w:r w:rsidR="00620231">
        <w:rPr>
          <w:szCs w:val="18"/>
        </w:rPr>
        <w:t>posteringer</w:t>
      </w:r>
      <w:r w:rsidR="002D1C87">
        <w:rPr>
          <w:szCs w:val="18"/>
        </w:rPr>
        <w:t xml:space="preserve"> fra</w:t>
      </w:r>
      <w:r w:rsidRPr="0061493F">
        <w:rPr>
          <w:szCs w:val="18"/>
        </w:rPr>
        <w:t xml:space="preserve"> KMD Opus </w:t>
      </w:r>
      <w:r w:rsidR="00580522">
        <w:rPr>
          <w:szCs w:val="18"/>
        </w:rPr>
        <w:t>Økonomi</w:t>
      </w:r>
      <w:r w:rsidRPr="0061493F">
        <w:rPr>
          <w:szCs w:val="18"/>
        </w:rPr>
        <w:t xml:space="preserve">. </w:t>
      </w:r>
    </w:p>
    <w:p w14:paraId="688CDE53" w14:textId="7DF58CD7" w:rsidR="00F925A4" w:rsidRPr="00612073" w:rsidRDefault="00D30289" w:rsidP="00327A1F">
      <w:pPr>
        <w:rPr>
          <w:szCs w:val="18"/>
        </w:rPr>
      </w:pPr>
      <w:r w:rsidRPr="00612073">
        <w:rPr>
          <w:szCs w:val="18"/>
        </w:rPr>
        <w:t>3. parts produkter</w:t>
      </w:r>
      <w:r w:rsidR="00F925A4" w:rsidRPr="00612073">
        <w:rPr>
          <w:szCs w:val="18"/>
        </w:rPr>
        <w:t xml:space="preserve"> kan f.eks. være systemer, som </w:t>
      </w:r>
      <w:r w:rsidR="00755C28">
        <w:rPr>
          <w:szCs w:val="18"/>
        </w:rPr>
        <w:t>kunden</w:t>
      </w:r>
      <w:r w:rsidR="00F925A4" w:rsidRPr="00612073">
        <w:rPr>
          <w:szCs w:val="18"/>
        </w:rPr>
        <w:t xml:space="preserve"> får udviklet hos andre softwareleverandører. I sådanne tilfælde er det k</w:t>
      </w:r>
      <w:r w:rsidR="00755C28">
        <w:rPr>
          <w:szCs w:val="18"/>
        </w:rPr>
        <w:t>unde</w:t>
      </w:r>
      <w:r w:rsidR="00F925A4" w:rsidRPr="00612073">
        <w:rPr>
          <w:szCs w:val="18"/>
        </w:rPr>
        <w:t>n og ikke softwareleverandø</w:t>
      </w:r>
      <w:r w:rsidR="00A946D5" w:rsidRPr="00612073">
        <w:rPr>
          <w:szCs w:val="18"/>
        </w:rPr>
        <w:t xml:space="preserve">ren, der </w:t>
      </w:r>
      <w:r w:rsidR="00F925A4" w:rsidRPr="00612073">
        <w:rPr>
          <w:szCs w:val="18"/>
        </w:rPr>
        <w:t>blive</w:t>
      </w:r>
      <w:r w:rsidR="00A946D5" w:rsidRPr="00612073">
        <w:rPr>
          <w:szCs w:val="18"/>
        </w:rPr>
        <w:t>r</w:t>
      </w:r>
      <w:r w:rsidR="00F925A4" w:rsidRPr="00612073">
        <w:rPr>
          <w:szCs w:val="18"/>
        </w:rPr>
        <w:t xml:space="preserve"> abonnent på sni</w:t>
      </w:r>
      <w:r w:rsidRPr="00612073">
        <w:rPr>
          <w:szCs w:val="18"/>
        </w:rPr>
        <w:t>tfladen.</w:t>
      </w:r>
    </w:p>
    <w:p w14:paraId="7F39FEAC" w14:textId="77777777" w:rsidR="00F925A4" w:rsidRPr="0061493F" w:rsidRDefault="00F925A4" w:rsidP="00CC2362">
      <w:pPr>
        <w:rPr>
          <w:szCs w:val="18"/>
        </w:rPr>
      </w:pPr>
    </w:p>
    <w:p w14:paraId="6EEC1B98" w14:textId="77777777" w:rsidR="005364A0" w:rsidRPr="00054CC5" w:rsidRDefault="005364A0" w:rsidP="00CC2362">
      <w:pPr>
        <w:pStyle w:val="Overskrift1"/>
      </w:pPr>
      <w:bookmarkStart w:id="11" w:name="_Toc102555298"/>
      <w:r w:rsidRPr="00054CC5">
        <w:t>Standardsnitfladens arkitektur</w:t>
      </w:r>
      <w:bookmarkEnd w:id="11"/>
    </w:p>
    <w:p w14:paraId="0FB7CC4B" w14:textId="748BD463" w:rsidR="005E53F9" w:rsidRDefault="005E53F9" w:rsidP="005E53F9">
      <w:pPr>
        <w:pStyle w:val="Overskrift2"/>
      </w:pPr>
      <w:bookmarkStart w:id="12" w:name="_Toc102555299"/>
      <w:r>
        <w:t>Overordnet arkitektur</w:t>
      </w:r>
      <w:bookmarkEnd w:id="12"/>
    </w:p>
    <w:p w14:paraId="5DCA8E55" w14:textId="1A5698E2" w:rsidR="005A56BF" w:rsidRDefault="004F3C0B" w:rsidP="00327A1F">
      <w:r w:rsidRPr="005447E5">
        <w:t xml:space="preserve">Den overordnede arkitektur </w:t>
      </w:r>
      <w:r w:rsidR="00500804">
        <w:t>fremgår af</w:t>
      </w:r>
      <w:r w:rsidRPr="005447E5">
        <w:t xml:space="preserve"> nedenstående figur</w:t>
      </w:r>
      <w:r w:rsidR="003270EA">
        <w:t xml:space="preserve"> 1</w:t>
      </w:r>
      <w:r w:rsidRPr="005447E5">
        <w:t xml:space="preserve">. </w:t>
      </w:r>
    </w:p>
    <w:p w14:paraId="5A5E9F02" w14:textId="5EF0A1E3" w:rsidR="00616880" w:rsidRDefault="00CC430A" w:rsidP="00327A1F">
      <w:r>
        <w:rPr>
          <w:noProof/>
        </w:rPr>
        <w:drawing>
          <wp:inline distT="0" distB="0" distL="0" distR="0" wp14:anchorId="507F6B56" wp14:editId="7D50F3EA">
            <wp:extent cx="4770755" cy="2671445"/>
            <wp:effectExtent l="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70755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38080" w14:textId="0733C41D" w:rsidR="00FB569D" w:rsidRPr="005447E5" w:rsidRDefault="009821ED" w:rsidP="00327A1F">
      <w:r>
        <w:t xml:space="preserve">Når der indgås aftale om brug af snitfladen, så opretter </w:t>
      </w:r>
      <w:r w:rsidR="00DC35E4">
        <w:t xml:space="preserve">KMD en </w:t>
      </w:r>
      <w:r w:rsidR="004E76C0">
        <w:t>bestilling</w:t>
      </w:r>
      <w:r w:rsidR="00E921B5">
        <w:t xml:space="preserve"> i KMD Opus Økonomi. </w:t>
      </w:r>
      <w:r w:rsidR="00C34F79">
        <w:t xml:space="preserve">Der </w:t>
      </w:r>
      <w:r w:rsidR="0061696E">
        <w:t xml:space="preserve">kan oprettes 1 </w:t>
      </w:r>
      <w:r w:rsidR="004E76C0">
        <w:t>bestilling</w:t>
      </w:r>
      <w:r w:rsidR="0061696E">
        <w:t xml:space="preserve"> p</w:t>
      </w:r>
      <w:r w:rsidR="00DA44B0">
        <w:t>r.</w:t>
      </w:r>
      <w:r w:rsidR="0061696E">
        <w:t xml:space="preserve"> modtagende system. </w:t>
      </w:r>
      <w:r w:rsidR="00E006DF">
        <w:t>Kunde</w:t>
      </w:r>
      <w:r w:rsidR="00E921B5">
        <w:t>n kan here</w:t>
      </w:r>
      <w:r w:rsidR="003427AC">
        <w:t xml:space="preserve">fter knytte de udtrækskriterier til </w:t>
      </w:r>
      <w:r w:rsidR="004E76C0">
        <w:t>bestillinge</w:t>
      </w:r>
      <w:r w:rsidR="003427AC">
        <w:t>n, som de har behov for.</w:t>
      </w:r>
    </w:p>
    <w:p w14:paraId="147A9868" w14:textId="6547A4D5" w:rsidR="00A77168" w:rsidRDefault="00445C61" w:rsidP="00A77168">
      <w:r w:rsidRPr="005447E5">
        <w:t>Totaludtræk</w:t>
      </w:r>
      <w:r w:rsidR="00D12955">
        <w:t xml:space="preserve">: </w:t>
      </w:r>
      <w:r w:rsidR="0005275B">
        <w:t xml:space="preserve">Som udgangspunkt udtrækkes alle posteringer, men </w:t>
      </w:r>
      <w:r w:rsidR="00E006DF">
        <w:t>kunde</w:t>
      </w:r>
      <w:r w:rsidR="0005275B">
        <w:t>n har mulighed for at fravælge po</w:t>
      </w:r>
      <w:r w:rsidRPr="005447E5">
        <w:t xml:space="preserve">steringer </w:t>
      </w:r>
      <w:r w:rsidR="00321A6C">
        <w:t xml:space="preserve">ved angivelse af </w:t>
      </w:r>
      <w:r w:rsidR="00B75E5D">
        <w:t xml:space="preserve">en eller flere </w:t>
      </w:r>
      <w:r w:rsidR="00321A6C">
        <w:t>b</w:t>
      </w:r>
      <w:r w:rsidR="00A77168">
        <w:t>i</w:t>
      </w:r>
      <w:r w:rsidR="00321A6C">
        <w:t>l</w:t>
      </w:r>
      <w:r w:rsidR="00A77168">
        <w:t>agsarter</w:t>
      </w:r>
      <w:r w:rsidR="00B75E5D">
        <w:t>.</w:t>
      </w:r>
      <w:r w:rsidR="00897095">
        <w:t xml:space="preserve"> </w:t>
      </w:r>
      <w:r w:rsidR="00DB664C">
        <w:t xml:space="preserve">KMD indberetter fravalget </w:t>
      </w:r>
      <w:r w:rsidR="003B283D">
        <w:t>i forbindelse med oprettelse af bestillingen</w:t>
      </w:r>
      <w:r w:rsidR="00D579FC">
        <w:t xml:space="preserve"> eller n</w:t>
      </w:r>
      <w:r w:rsidR="008B484E">
        <w:t>år behovet opstår.</w:t>
      </w:r>
    </w:p>
    <w:p w14:paraId="28839075" w14:textId="5E66270C" w:rsidR="00445C61" w:rsidRPr="005447E5" w:rsidRDefault="00445C61" w:rsidP="00A77168">
      <w:r w:rsidRPr="005447E5">
        <w:t>Deludtræk</w:t>
      </w:r>
      <w:r w:rsidR="00B75E5D">
        <w:t xml:space="preserve">: </w:t>
      </w:r>
      <w:r w:rsidR="00E006DF">
        <w:t>Kunde</w:t>
      </w:r>
      <w:r w:rsidR="008E7FF4" w:rsidRPr="005447E5">
        <w:t xml:space="preserve">n </w:t>
      </w:r>
      <w:r w:rsidR="00F531B5">
        <w:t xml:space="preserve">skal </w:t>
      </w:r>
      <w:r w:rsidR="008E7FF4" w:rsidRPr="005447E5">
        <w:t>angive hvilke</w:t>
      </w:r>
      <w:r w:rsidR="009F64B0" w:rsidRPr="005447E5">
        <w:t xml:space="preserve"> </w:t>
      </w:r>
      <w:r w:rsidR="00CB59A4" w:rsidRPr="005447E5">
        <w:t>SAP-dimensioner</w:t>
      </w:r>
      <w:r w:rsidR="009F64B0" w:rsidRPr="005447E5">
        <w:t>,</w:t>
      </w:r>
      <w:r w:rsidR="0013729E">
        <w:t xml:space="preserve"> som</w:t>
      </w:r>
      <w:r w:rsidR="009F64B0" w:rsidRPr="005447E5">
        <w:t xml:space="preserve"> posteringerne ønskes udtrukket for.</w:t>
      </w:r>
      <w:r w:rsidR="00EF2F3B">
        <w:t xml:space="preserve"> Kun de posteringer, som opfylder kriterierne, bliver udtrukket.</w:t>
      </w:r>
      <w:r w:rsidR="003B283D">
        <w:t xml:space="preserve"> </w:t>
      </w:r>
      <w:r w:rsidR="00C252C3">
        <w:t>Kunden har ansvaret for vedligehold af udtrækskriterier</w:t>
      </w:r>
      <w:r w:rsidR="006F56FA">
        <w:t>ne.</w:t>
      </w:r>
    </w:p>
    <w:p w14:paraId="391F5C6B" w14:textId="3C1DCD9F" w:rsidR="00D12955" w:rsidRDefault="003427AC" w:rsidP="00327A1F">
      <w:r>
        <w:t xml:space="preserve">Udtrækskriterierne </w:t>
      </w:r>
      <w:r w:rsidR="00B2323E">
        <w:t xml:space="preserve">er </w:t>
      </w:r>
      <w:r w:rsidR="004E76C0">
        <w:t>dato styret</w:t>
      </w:r>
      <w:r w:rsidR="00B2323E">
        <w:t xml:space="preserve"> og </w:t>
      </w:r>
      <w:r>
        <w:t xml:space="preserve">kan løbende </w:t>
      </w:r>
      <w:r w:rsidR="00D12955">
        <w:t>ændres</w:t>
      </w:r>
      <w:r w:rsidR="00B2323E">
        <w:t>.</w:t>
      </w:r>
    </w:p>
    <w:p w14:paraId="1F94D27D" w14:textId="1C802A3B" w:rsidR="003B3CF5" w:rsidRDefault="001A24C1" w:rsidP="00327A1F">
      <w:r w:rsidRPr="005447E5">
        <w:t xml:space="preserve">Der udtrækkes kun posteringer, </w:t>
      </w:r>
      <w:r w:rsidR="008B484E">
        <w:t>som</w:t>
      </w:r>
      <w:r w:rsidRPr="005447E5">
        <w:t xml:space="preserve"> er bogført siden sidste </w:t>
      </w:r>
      <w:r w:rsidR="00A82BA1">
        <w:t>udtræks</w:t>
      </w:r>
      <w:r w:rsidRPr="005447E5">
        <w:t>kørsel</w:t>
      </w:r>
      <w:r w:rsidR="00EF2F3B">
        <w:t xml:space="preserve"> af </w:t>
      </w:r>
      <w:r w:rsidR="008B484E">
        <w:t>bestillingen</w:t>
      </w:r>
      <w:r w:rsidRPr="005447E5">
        <w:t>.</w:t>
      </w:r>
    </w:p>
    <w:p w14:paraId="283A90A6" w14:textId="067ADFE7" w:rsidR="007D2304" w:rsidRPr="005447E5" w:rsidRDefault="00E763D3" w:rsidP="00327A1F">
      <w:r>
        <w:t>Udtræks</w:t>
      </w:r>
      <w:r w:rsidR="000C236B">
        <w:t xml:space="preserve">kørslen danner 1 </w:t>
      </w:r>
      <w:r w:rsidR="007D2304">
        <w:t>en XML-fil pr</w:t>
      </w:r>
      <w:r w:rsidR="00AE4B9A">
        <w:t>.</w:t>
      </w:r>
      <w:r w:rsidR="007D2304">
        <w:t xml:space="preserve"> </w:t>
      </w:r>
      <w:r w:rsidR="000C236B">
        <w:t>modtagersystem</w:t>
      </w:r>
      <w:r w:rsidR="00A82BA1">
        <w:t>. E</w:t>
      </w:r>
      <w:r w:rsidR="0082264F">
        <w:t>n kunde kan have flere modtagersystemer</w:t>
      </w:r>
      <w:r w:rsidR="00A82BA1">
        <w:t>, og kørslen danne</w:t>
      </w:r>
      <w:r w:rsidR="00CA4C79">
        <w:t xml:space="preserve">r i så fald flere </w:t>
      </w:r>
      <w:r w:rsidR="00EB7219">
        <w:t>XML</w:t>
      </w:r>
      <w:r w:rsidR="00CA4C79">
        <w:t>-filer.</w:t>
      </w:r>
    </w:p>
    <w:p w14:paraId="130D83F1" w14:textId="39A2B58E" w:rsidR="001938C8" w:rsidRDefault="00CE10DD" w:rsidP="001938C8">
      <w:r w:rsidRPr="005447E5">
        <w:t xml:space="preserve">Udtrækket danner en </w:t>
      </w:r>
      <w:r w:rsidR="00AD357C" w:rsidRPr="005447E5">
        <w:t>XML</w:t>
      </w:r>
      <w:r w:rsidR="00A37754" w:rsidRPr="005447E5">
        <w:t>-</w:t>
      </w:r>
      <w:r w:rsidRPr="005447E5">
        <w:t xml:space="preserve">fil, der </w:t>
      </w:r>
      <w:r w:rsidR="003B3CF5" w:rsidRPr="005447E5">
        <w:t>afleveres til modtage</w:t>
      </w:r>
      <w:r w:rsidR="00B16A3E">
        <w:t>r</w:t>
      </w:r>
      <w:r w:rsidR="003B3CF5" w:rsidRPr="005447E5">
        <w:t>system</w:t>
      </w:r>
      <w:r w:rsidR="00B16A3E">
        <w:t>et</w:t>
      </w:r>
      <w:r w:rsidR="003B3CF5" w:rsidRPr="005447E5">
        <w:t xml:space="preserve"> via KFS.</w:t>
      </w:r>
      <w:r w:rsidR="001938C8" w:rsidRPr="001938C8">
        <w:t xml:space="preserve"> </w:t>
      </w:r>
    </w:p>
    <w:p w14:paraId="4551A408" w14:textId="4401C5C9" w:rsidR="001938C8" w:rsidRPr="005447E5" w:rsidRDefault="001938C8" w:rsidP="001938C8">
      <w:r w:rsidRPr="005447E5">
        <w:t>XML-filen indeholder leveranceheader samt posteringer. Oplysninger fra finansbilagets bilagstop i KMD Opus Økonomi vil fremgå af posteringen.</w:t>
      </w:r>
    </w:p>
    <w:p w14:paraId="3A9E97A2" w14:textId="3D88C1B3" w:rsidR="00AD357C" w:rsidRDefault="00AD357C" w:rsidP="00327A1F">
      <w:r w:rsidRPr="005447E5">
        <w:t xml:space="preserve">For en konkret gennemgang af </w:t>
      </w:r>
      <w:r w:rsidR="005447E5">
        <w:t>filens</w:t>
      </w:r>
      <w:r w:rsidRPr="005447E5">
        <w:t xml:space="preserve"> indhold og opbygning henvises til afsnit 7. </w:t>
      </w:r>
    </w:p>
    <w:p w14:paraId="2A95F659" w14:textId="0D9290EF" w:rsidR="00371C0C" w:rsidRDefault="00371C0C" w:rsidP="00327A1F">
      <w:r>
        <w:t>Når posteringerne udtrækkes, så dannes der</w:t>
      </w:r>
      <w:r w:rsidR="0011343D">
        <w:t xml:space="preserve"> samtidig logning af posteringer</w:t>
      </w:r>
      <w:r w:rsidR="00F91AF4">
        <w:t xml:space="preserve"> og udtrækskriterier</w:t>
      </w:r>
      <w:r w:rsidR="005517FE">
        <w:t xml:space="preserve"> til brug for cockpittet.</w:t>
      </w:r>
    </w:p>
    <w:p w14:paraId="4ACEEAC7" w14:textId="77777777" w:rsidR="00E8173F" w:rsidRPr="005447E5" w:rsidRDefault="00E8173F" w:rsidP="00327A1F"/>
    <w:p w14:paraId="712C00B5" w14:textId="335FCDF4" w:rsidR="00AD357C" w:rsidRPr="0013729E" w:rsidRDefault="00AD357C" w:rsidP="005E53F9">
      <w:pPr>
        <w:pStyle w:val="Overskrift2"/>
      </w:pPr>
      <w:bookmarkStart w:id="13" w:name="_Toc102555300"/>
      <w:r w:rsidRPr="0013729E">
        <w:t>Teknisk implementering</w:t>
      </w:r>
      <w:bookmarkEnd w:id="13"/>
    </w:p>
    <w:p w14:paraId="40241E4F" w14:textId="50AEF21B" w:rsidR="00AD357C" w:rsidRPr="0013729E" w:rsidRDefault="00AD357C" w:rsidP="00AD357C">
      <w:r w:rsidRPr="0013729E">
        <w:t xml:space="preserve">Snitfladen </w:t>
      </w:r>
      <w:r w:rsidR="00E8173F">
        <w:t>KMD Opus Posteringer UD</w:t>
      </w:r>
      <w:r w:rsidRPr="0013729E">
        <w:t xml:space="preserve"> anvender KFS (KMD’s Filforsendelses System).</w:t>
      </w:r>
    </w:p>
    <w:p w14:paraId="44AB8E99" w14:textId="0A5C7560" w:rsidR="00AD357C" w:rsidRPr="0013729E" w:rsidRDefault="00AD357C" w:rsidP="00AD357C">
      <w:r w:rsidRPr="0013729E">
        <w:t xml:space="preserve">En KFS-server afsender </w:t>
      </w:r>
      <w:r w:rsidR="00EB7219">
        <w:t>XML</w:t>
      </w:r>
      <w:r w:rsidRPr="0013729E">
        <w:t>-file</w:t>
      </w:r>
      <w:r w:rsidR="009629A6">
        <w:t>n</w:t>
      </w:r>
      <w:r w:rsidRPr="0013729E">
        <w:t xml:space="preserve"> for KMD Opus Økonomi.</w:t>
      </w:r>
    </w:p>
    <w:p w14:paraId="048A4B84" w14:textId="5DE61CE6" w:rsidR="00AD357C" w:rsidRPr="0013729E" w:rsidRDefault="00AD357C" w:rsidP="00AD357C">
      <w:r w:rsidRPr="0013729E">
        <w:t xml:space="preserve">XML-filerne </w:t>
      </w:r>
      <w:r w:rsidR="00A93B40">
        <w:t>afleveres</w:t>
      </w:r>
      <w:r w:rsidRPr="0013729E">
        <w:t xml:space="preserve"> </w:t>
      </w:r>
      <w:r w:rsidR="006F77F7">
        <w:t>til</w:t>
      </w:r>
      <w:r w:rsidRPr="0013729E">
        <w:t xml:space="preserve"> et katalog på </w:t>
      </w:r>
      <w:r w:rsidR="00E006DF">
        <w:t>kunde</w:t>
      </w:r>
      <w:r w:rsidRPr="0013729E">
        <w:t>ns egen server (eller hos det servicebureau hvor løsningen driftes).</w:t>
      </w:r>
    </w:p>
    <w:p w14:paraId="487FC8D1" w14:textId="0D10E8A7" w:rsidR="00AD357C" w:rsidRPr="0013729E" w:rsidRDefault="00AD357C" w:rsidP="00AD357C">
      <w:r w:rsidRPr="0013729E">
        <w:t xml:space="preserve">Katalogerne, der skal anvendes </w:t>
      </w:r>
      <w:r w:rsidR="00866E9C">
        <w:t>til filudveksling</w:t>
      </w:r>
      <w:r w:rsidRPr="0013729E">
        <w:t xml:space="preserve"> aftales individuelt med </w:t>
      </w:r>
      <w:r w:rsidR="00E006DF">
        <w:t>kunde</w:t>
      </w:r>
      <w:r w:rsidR="00ED1DCE">
        <w:t>n</w:t>
      </w:r>
      <w:r w:rsidRPr="0013729E">
        <w:t xml:space="preserve"> og løsningen.</w:t>
      </w:r>
    </w:p>
    <w:p w14:paraId="54938693" w14:textId="7E3C42B0" w:rsidR="00AD357C" w:rsidRPr="0013729E" w:rsidRDefault="00A31027" w:rsidP="00CE10DD">
      <w:r>
        <w:t xml:space="preserve">Kunden bestiller </w:t>
      </w:r>
      <w:r w:rsidR="003A378F">
        <w:t xml:space="preserve">KFS </w:t>
      </w:r>
      <w:r w:rsidR="00075849">
        <w:t xml:space="preserve">i forbindelse med </w:t>
      </w:r>
      <w:r w:rsidR="008F2007">
        <w:t>bestilling af snitfladen.</w:t>
      </w:r>
      <w:r w:rsidR="009A2A73">
        <w:t xml:space="preserve"> Der skal bestilles KFS </w:t>
      </w:r>
      <w:r w:rsidR="00BE5323">
        <w:t>for hvert enkelt modtagersystem.</w:t>
      </w:r>
    </w:p>
    <w:p w14:paraId="5DCEBFD8" w14:textId="77777777" w:rsidR="005E0B73" w:rsidRPr="00F5657F" w:rsidRDefault="00281323" w:rsidP="00215750">
      <w:pPr>
        <w:pStyle w:val="Overskrift2"/>
      </w:pPr>
      <w:bookmarkStart w:id="14" w:name="_Toc102555301"/>
      <w:r w:rsidRPr="00F5657F">
        <w:t>Datastrukturer</w:t>
      </w:r>
      <w:bookmarkEnd w:id="14"/>
    </w:p>
    <w:p w14:paraId="5FA2A27D" w14:textId="75CACA7B" w:rsidR="008456C6" w:rsidRDefault="008456C6" w:rsidP="008456C6">
      <w:r w:rsidRPr="008456C6">
        <w:t>Nedenfor er illustreret et eksempel på</w:t>
      </w:r>
      <w:r w:rsidR="00D848C4" w:rsidRPr="008456C6">
        <w:t xml:space="preserve"> strukturen til</w:t>
      </w:r>
      <w:r w:rsidR="00830CA5">
        <w:t xml:space="preserve"> en</w:t>
      </w:r>
      <w:r w:rsidR="00D848C4" w:rsidRPr="008456C6">
        <w:t xml:space="preserve"> XML-fi</w:t>
      </w:r>
      <w:r w:rsidR="007F76CA">
        <w:t>l</w:t>
      </w:r>
      <w:r w:rsidRPr="008456C6">
        <w:t>. Eksemplet viser</w:t>
      </w:r>
      <w:r w:rsidR="00F5657F">
        <w:t xml:space="preserve"> kort</w:t>
      </w:r>
      <w:r w:rsidRPr="008456C6">
        <w:t xml:space="preserve"> selve opbygningen</w:t>
      </w:r>
      <w:r w:rsidR="00D64DEC">
        <w:t>,</w:t>
      </w:r>
      <w:r w:rsidRPr="008456C6">
        <w:t xml:space="preserve"> og hvordan </w:t>
      </w:r>
      <w:r w:rsidR="00F5657F">
        <w:t xml:space="preserve">header og linjer </w:t>
      </w:r>
      <w:r w:rsidRPr="008456C6">
        <w:t xml:space="preserve">gør sig gældende. </w:t>
      </w:r>
      <w:r w:rsidR="00DB5A01">
        <w:t xml:space="preserve">For yderligere eksempler på </w:t>
      </w:r>
      <w:r w:rsidR="00D641BD">
        <w:t>udfyldelse af strukturen henvises til afsnit 8.</w:t>
      </w:r>
    </w:p>
    <w:p w14:paraId="69BA4219" w14:textId="0923EE3C" w:rsidR="00606603" w:rsidRPr="00AD62DD" w:rsidRDefault="00974230" w:rsidP="008456C6">
      <w:r>
        <w:rPr>
          <w:noProof/>
        </w:rPr>
        <w:drawing>
          <wp:inline distT="0" distB="0" distL="0" distR="0" wp14:anchorId="1D23C064" wp14:editId="7F9874F8">
            <wp:extent cx="4770755" cy="6197600"/>
            <wp:effectExtent l="0" t="0" r="0" b="0"/>
            <wp:docPr id="5" name="Billede 5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lede 5" descr="Et billede, der indeholder tekst&#10;&#10;Automatisk genereret beskrivels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70755" cy="61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62DD">
        <w:t xml:space="preserve"> </w:t>
      </w:r>
    </w:p>
    <w:p w14:paraId="4B8F9148" w14:textId="77777777" w:rsidR="005364A0" w:rsidRPr="0037027A" w:rsidRDefault="005364A0" w:rsidP="00CC2362">
      <w:pPr>
        <w:pStyle w:val="Overskrift1"/>
      </w:pPr>
      <w:bookmarkStart w:id="15" w:name="_Toc102555302"/>
      <w:r w:rsidRPr="0037027A">
        <w:t>Betingelser for anvendelse af standardsnitfladen</w:t>
      </w:r>
      <w:bookmarkEnd w:id="15"/>
    </w:p>
    <w:p w14:paraId="5DC54AB3" w14:textId="40C66BFA" w:rsidR="00EC681E" w:rsidRDefault="00EC681E" w:rsidP="00EC681E">
      <w:pPr>
        <w:spacing w:before="0" w:after="0"/>
        <w:ind w:right="566"/>
      </w:pPr>
      <w:bookmarkStart w:id="16" w:name="_Toc500229922"/>
      <w:r>
        <w:t xml:space="preserve">Snitfladen kan anvendes af alle </w:t>
      </w:r>
      <w:r w:rsidR="00E006DF">
        <w:t>kunde</w:t>
      </w:r>
      <w:r>
        <w:t xml:space="preserve">r, </w:t>
      </w:r>
      <w:r w:rsidR="00A511AC">
        <w:t>der</w:t>
      </w:r>
      <w:r>
        <w:t xml:space="preserve"> er tilmeldt KMD</w:t>
      </w:r>
      <w:r w:rsidR="00664DE3">
        <w:t xml:space="preserve"> Opus Økonomi</w:t>
      </w:r>
      <w:r w:rsidR="00B632DB">
        <w:t>.</w:t>
      </w:r>
    </w:p>
    <w:p w14:paraId="17291A75" w14:textId="150DF187" w:rsidR="00B632DB" w:rsidRDefault="00B632DB" w:rsidP="00EC681E">
      <w:pPr>
        <w:spacing w:before="0" w:after="0"/>
        <w:ind w:right="566"/>
      </w:pPr>
      <w:r>
        <w:t xml:space="preserve">Den kan desuden anvendes af kunder, der </w:t>
      </w:r>
      <w:r w:rsidR="00E26551">
        <w:t>er tilmeldt</w:t>
      </w:r>
      <w:r w:rsidR="00207934">
        <w:t xml:space="preserve"> KMD Opus Løn eller KMD Opus Debitor</w:t>
      </w:r>
      <w:r w:rsidR="00497761">
        <w:t>,</w:t>
      </w:r>
      <w:r w:rsidR="00E77141">
        <w:t xml:space="preserve"> men ikke KMD Opus Økonomi</w:t>
      </w:r>
      <w:r w:rsidR="00497761">
        <w:t>,</w:t>
      </w:r>
      <w:r w:rsidR="00E77141">
        <w:t xml:space="preserve"> </w:t>
      </w:r>
      <w:r w:rsidR="002779F6">
        <w:t xml:space="preserve">hvor posteringerne </w:t>
      </w:r>
      <w:r w:rsidR="00F677DE">
        <w:t xml:space="preserve">ønskes udtrukket </w:t>
      </w:r>
      <w:r w:rsidR="006C7BA0">
        <w:t>og sendt</w:t>
      </w:r>
      <w:r w:rsidR="002779F6">
        <w:t xml:space="preserve"> til 3. parts økonomisystem.</w:t>
      </w:r>
    </w:p>
    <w:p w14:paraId="74CFA32B" w14:textId="77777777" w:rsidR="00464A4D" w:rsidRDefault="00464A4D" w:rsidP="00EC681E">
      <w:pPr>
        <w:spacing w:before="0" w:after="0"/>
        <w:ind w:right="566"/>
      </w:pPr>
    </w:p>
    <w:p w14:paraId="6C9E3CC1" w14:textId="77777777" w:rsidR="005364A0" w:rsidRPr="0037027A" w:rsidRDefault="005364A0" w:rsidP="00CC2362">
      <w:pPr>
        <w:pStyle w:val="Overskrift1"/>
      </w:pPr>
      <w:bookmarkStart w:id="17" w:name="_Toc102555303"/>
      <w:r w:rsidRPr="0037027A">
        <w:t>Garantier</w:t>
      </w:r>
      <w:bookmarkEnd w:id="16"/>
      <w:bookmarkEnd w:id="17"/>
    </w:p>
    <w:p w14:paraId="0D8DAAD5" w14:textId="77777777" w:rsidR="00EC681E" w:rsidRDefault="00EC681E" w:rsidP="00EC681E">
      <w:pPr>
        <w:spacing w:before="0" w:after="0"/>
      </w:pPr>
      <w:bookmarkStart w:id="18" w:name="_Toc500229923"/>
      <w:r>
        <w:t xml:space="preserve">Ændringsvarsel i forbindelse med datastrukturer og/eller valideringsregler </w:t>
      </w:r>
    </w:p>
    <w:p w14:paraId="0EDF6474" w14:textId="77777777" w:rsidR="00EC681E" w:rsidRDefault="00EC681E" w:rsidP="00EC681E">
      <w:pPr>
        <w:spacing w:before="0" w:after="0"/>
      </w:pPr>
      <w:r>
        <w:t xml:space="preserve">er 3 måneder. </w:t>
      </w:r>
    </w:p>
    <w:p w14:paraId="2B1D7D06" w14:textId="77777777" w:rsidR="00464A4D" w:rsidRDefault="00464A4D" w:rsidP="00EC681E">
      <w:pPr>
        <w:spacing w:before="0" w:after="0"/>
      </w:pPr>
    </w:p>
    <w:p w14:paraId="25522294" w14:textId="42020DE6" w:rsidR="00464A4D" w:rsidRDefault="00464A4D" w:rsidP="00EC681E">
      <w:pPr>
        <w:spacing w:before="0" w:after="0"/>
      </w:pPr>
      <w:r>
        <w:t>Varsling</w:t>
      </w:r>
      <w:r w:rsidR="00224A0D">
        <w:t>en</w:t>
      </w:r>
      <w:r>
        <w:t xml:space="preserve"> vil ske via mail til </w:t>
      </w:r>
      <w:r w:rsidR="00E006DF">
        <w:t>kunde</w:t>
      </w:r>
      <w:r w:rsidRPr="00464A4D">
        <w:t>n</w:t>
      </w:r>
      <w:r w:rsidR="00224A0D">
        <w:t>s</w:t>
      </w:r>
      <w:r w:rsidRPr="00464A4D">
        <w:t xml:space="preserve"> indmeldte</w:t>
      </w:r>
      <w:r>
        <w:t xml:space="preserve"> e-mail postkasse. Denne registreres ved indgåelse af snitfladeaftalen</w:t>
      </w:r>
      <w:r w:rsidR="00224A0D">
        <w:t>.</w:t>
      </w:r>
      <w:r w:rsidR="00947817">
        <w:t xml:space="preserve"> </w:t>
      </w:r>
      <w:r w:rsidR="00E006DF">
        <w:t>Kunde</w:t>
      </w:r>
      <w:r w:rsidR="00947817">
        <w:t xml:space="preserve">n har mulighed for at tilmelde mailadresse på evt. </w:t>
      </w:r>
      <w:r w:rsidR="003762E5">
        <w:t>modtagende system</w:t>
      </w:r>
      <w:r w:rsidR="00947817">
        <w:t>, hvis varsling til disse ønskes videresendt direkte.</w:t>
      </w:r>
    </w:p>
    <w:p w14:paraId="5B05419C" w14:textId="77777777" w:rsidR="005364A0" w:rsidRPr="00F5657F" w:rsidRDefault="005364A0" w:rsidP="00CC2362">
      <w:pPr>
        <w:pStyle w:val="Overskrift1"/>
      </w:pPr>
      <w:bookmarkStart w:id="19" w:name="_Toc102555304"/>
      <w:r w:rsidRPr="00F5657F">
        <w:t>Protokol for dataudveksling</w:t>
      </w:r>
      <w:bookmarkEnd w:id="18"/>
      <w:bookmarkEnd w:id="19"/>
    </w:p>
    <w:p w14:paraId="73B2E033" w14:textId="77777777" w:rsidR="00DC7C86" w:rsidRPr="0037027A" w:rsidRDefault="00DC7C86" w:rsidP="00715D1F">
      <w:pPr>
        <w:pStyle w:val="Overskrift2"/>
        <w:ind w:left="689"/>
      </w:pPr>
      <w:bookmarkStart w:id="20" w:name="_Toc102555305"/>
      <w:r w:rsidRPr="0037027A">
        <w:t>Hvordan opbygges datastrømmen?</w:t>
      </w:r>
      <w:bookmarkEnd w:id="20"/>
    </w:p>
    <w:p w14:paraId="6643CC3C" w14:textId="0AF3F356" w:rsidR="0042707A" w:rsidRPr="00547732" w:rsidRDefault="00DC3D57" w:rsidP="00583A15">
      <w:pPr>
        <w:rPr>
          <w:szCs w:val="18"/>
        </w:rPr>
      </w:pPr>
      <w:r w:rsidRPr="00547732">
        <w:rPr>
          <w:szCs w:val="18"/>
        </w:rPr>
        <w:t>Data opbygges på XML-format.</w:t>
      </w:r>
      <w:r w:rsidR="00B94667" w:rsidRPr="00547732">
        <w:rPr>
          <w:szCs w:val="18"/>
        </w:rPr>
        <w:t xml:space="preserve"> Tomme felter udelades i xml-filen.</w:t>
      </w:r>
    </w:p>
    <w:p w14:paraId="7EE1FCA7" w14:textId="62E42A9E" w:rsidR="00AD726E" w:rsidRPr="00547732" w:rsidRDefault="00DC5417" w:rsidP="00583A15">
      <w:pPr>
        <w:rPr>
          <w:i/>
          <w:iCs/>
          <w:szCs w:val="18"/>
        </w:rPr>
      </w:pPr>
      <w:r w:rsidRPr="00547732">
        <w:rPr>
          <w:i/>
          <w:iCs/>
          <w:szCs w:val="18"/>
        </w:rPr>
        <w:t>Navngivning af fil</w:t>
      </w:r>
      <w:r w:rsidR="00583A15" w:rsidRPr="00547732">
        <w:rPr>
          <w:i/>
          <w:iCs/>
          <w:szCs w:val="18"/>
        </w:rPr>
        <w:t>:</w:t>
      </w:r>
    </w:p>
    <w:p w14:paraId="70C6F6FE" w14:textId="6C77390A" w:rsidR="00A03FC7" w:rsidRPr="00A34640" w:rsidRDefault="004E4397" w:rsidP="00583A15">
      <w:pPr>
        <w:rPr>
          <w:rFonts w:cs="Segoe UI"/>
          <w:sz w:val="16"/>
          <w:szCs w:val="16"/>
        </w:rPr>
      </w:pPr>
      <w:r w:rsidRPr="00A34640">
        <w:rPr>
          <w:rFonts w:cs="Segoe UI"/>
          <w:sz w:val="16"/>
          <w:szCs w:val="16"/>
        </w:rPr>
        <w:t>ZFIR_POSUD_</w:t>
      </w:r>
      <w:r w:rsidR="006F581D" w:rsidRPr="00A34640">
        <w:rPr>
          <w:rFonts w:cs="Segoe UI"/>
          <w:sz w:val="16"/>
          <w:szCs w:val="16"/>
        </w:rPr>
        <w:t>&lt;</w:t>
      </w:r>
      <w:r w:rsidR="00AE77EE" w:rsidRPr="00A34640">
        <w:rPr>
          <w:rFonts w:cs="Segoe UI"/>
          <w:sz w:val="16"/>
          <w:szCs w:val="16"/>
        </w:rPr>
        <w:t>KommuneNr</w:t>
      </w:r>
      <w:r w:rsidR="006F581D" w:rsidRPr="00A34640">
        <w:rPr>
          <w:rFonts w:cs="Segoe UI"/>
          <w:sz w:val="16"/>
          <w:szCs w:val="16"/>
        </w:rPr>
        <w:t>&gt;</w:t>
      </w:r>
      <w:r w:rsidRPr="00A34640">
        <w:rPr>
          <w:rFonts w:cs="Segoe UI"/>
          <w:sz w:val="16"/>
          <w:szCs w:val="16"/>
        </w:rPr>
        <w:t>_</w:t>
      </w:r>
      <w:r w:rsidR="006570EC" w:rsidRPr="00A34640">
        <w:rPr>
          <w:rFonts w:cs="Segoe UI"/>
          <w:sz w:val="16"/>
          <w:szCs w:val="16"/>
        </w:rPr>
        <w:t>&lt;</w:t>
      </w:r>
      <w:r w:rsidR="009E4163" w:rsidRPr="00A34640">
        <w:rPr>
          <w:rFonts w:cs="Segoe UI"/>
          <w:sz w:val="16"/>
          <w:szCs w:val="16"/>
        </w:rPr>
        <w:t>O</w:t>
      </w:r>
      <w:r w:rsidR="006570EC" w:rsidRPr="00A34640">
        <w:rPr>
          <w:rFonts w:cs="Segoe UI"/>
          <w:sz w:val="16"/>
          <w:szCs w:val="16"/>
        </w:rPr>
        <w:t>rdre</w:t>
      </w:r>
      <w:r w:rsidR="00C4613F" w:rsidRPr="00A34640">
        <w:rPr>
          <w:rFonts w:cs="Segoe UI"/>
          <w:sz w:val="16"/>
          <w:szCs w:val="16"/>
        </w:rPr>
        <w:t>ID</w:t>
      </w:r>
      <w:r w:rsidR="006570EC" w:rsidRPr="00A34640">
        <w:rPr>
          <w:rFonts w:cs="Segoe UI"/>
          <w:sz w:val="16"/>
          <w:szCs w:val="16"/>
        </w:rPr>
        <w:t>&gt;_</w:t>
      </w:r>
      <w:r w:rsidR="005F4C5D" w:rsidRPr="00A34640">
        <w:rPr>
          <w:rFonts w:cs="Segoe UI"/>
          <w:sz w:val="16"/>
          <w:szCs w:val="16"/>
        </w:rPr>
        <w:t>&lt;</w:t>
      </w:r>
      <w:r w:rsidR="005459BA" w:rsidRPr="00A34640">
        <w:rPr>
          <w:rFonts w:cs="Segoe UI"/>
          <w:sz w:val="16"/>
          <w:szCs w:val="16"/>
        </w:rPr>
        <w:t>M</w:t>
      </w:r>
      <w:r w:rsidR="007B0787" w:rsidRPr="00A34640">
        <w:rPr>
          <w:rFonts w:cs="Segoe UI"/>
          <w:sz w:val="16"/>
          <w:szCs w:val="16"/>
        </w:rPr>
        <w:t>odtagerID</w:t>
      </w:r>
      <w:r w:rsidR="00541312" w:rsidRPr="00A34640">
        <w:rPr>
          <w:rFonts w:cs="Segoe UI"/>
          <w:sz w:val="16"/>
          <w:szCs w:val="16"/>
        </w:rPr>
        <w:t>&gt;</w:t>
      </w:r>
      <w:r w:rsidRPr="00A34640">
        <w:rPr>
          <w:rFonts w:cs="Segoe UI"/>
          <w:sz w:val="16"/>
          <w:szCs w:val="16"/>
        </w:rPr>
        <w:t>_</w:t>
      </w:r>
      <w:r w:rsidR="007713D5" w:rsidRPr="00A34640">
        <w:rPr>
          <w:rFonts w:cs="Segoe UI"/>
          <w:sz w:val="16"/>
          <w:szCs w:val="16"/>
        </w:rPr>
        <w:t>&lt;udtræks</w:t>
      </w:r>
      <w:r w:rsidR="00F669F3" w:rsidRPr="00A34640">
        <w:rPr>
          <w:rFonts w:cs="Segoe UI"/>
          <w:sz w:val="16"/>
          <w:szCs w:val="16"/>
        </w:rPr>
        <w:t>tidspunkt&gt;.</w:t>
      </w:r>
      <w:r w:rsidRPr="00A34640">
        <w:rPr>
          <w:rFonts w:cs="Segoe UI"/>
          <w:sz w:val="16"/>
          <w:szCs w:val="16"/>
        </w:rPr>
        <w:t>xml</w:t>
      </w:r>
    </w:p>
    <w:p w14:paraId="34D41391" w14:textId="75B1865B" w:rsidR="00D80AFE" w:rsidRPr="00547732" w:rsidRDefault="00D80AFE" w:rsidP="00583A15">
      <w:pPr>
        <w:rPr>
          <w:rFonts w:cs="Segoe UI"/>
          <w:i/>
          <w:iCs/>
          <w:szCs w:val="18"/>
        </w:rPr>
      </w:pPr>
      <w:r w:rsidRPr="00547732">
        <w:rPr>
          <w:rFonts w:cs="Segoe UI"/>
          <w:i/>
          <w:iCs/>
          <w:szCs w:val="18"/>
        </w:rPr>
        <w:t>Eksempel:</w:t>
      </w:r>
    </w:p>
    <w:p w14:paraId="367C4892" w14:textId="58F8D816" w:rsidR="00D80AFE" w:rsidRPr="00547732" w:rsidRDefault="00D80AFE" w:rsidP="00583A15">
      <w:pPr>
        <w:rPr>
          <w:rFonts w:cs="Segoe UI"/>
          <w:szCs w:val="18"/>
        </w:rPr>
      </w:pPr>
      <w:r w:rsidRPr="00547732">
        <w:rPr>
          <w:rFonts w:cs="Segoe UI"/>
          <w:szCs w:val="18"/>
          <w:lang w:val="en-US"/>
        </w:rPr>
        <w:t>ZFIR_POSUD_123_0001_ABCD_20220314213010.xml</w:t>
      </w:r>
    </w:p>
    <w:p w14:paraId="3EA69472" w14:textId="69F070DA" w:rsidR="00BA4841" w:rsidRPr="00BA4841" w:rsidRDefault="00BA4841" w:rsidP="00BA4841">
      <w:pPr>
        <w:pStyle w:val="Overskrift2"/>
        <w:tabs>
          <w:tab w:val="clear" w:pos="2560"/>
          <w:tab w:val="num" w:pos="576"/>
        </w:tabs>
      </w:pPr>
      <w:bookmarkStart w:id="21" w:name="_Toc102555306"/>
      <w:r w:rsidRPr="00BA4841">
        <w:t xml:space="preserve">Hvilket tegnsæt </w:t>
      </w:r>
      <w:r w:rsidR="0066402A">
        <w:t>er</w:t>
      </w:r>
      <w:r w:rsidR="0066402A" w:rsidRPr="00BA4841">
        <w:t xml:space="preserve"> anvend</w:t>
      </w:r>
      <w:r w:rsidR="0066402A">
        <w:t>t</w:t>
      </w:r>
      <w:r w:rsidRPr="00BA4841">
        <w:t>?</w:t>
      </w:r>
      <w:bookmarkEnd w:id="21"/>
    </w:p>
    <w:p w14:paraId="1799A3F8" w14:textId="76051E68" w:rsidR="00BA4841" w:rsidRPr="00BA4841" w:rsidRDefault="00BA4841" w:rsidP="00BA4841">
      <w:r w:rsidRPr="00BA4841">
        <w:t>XML-fil</w:t>
      </w:r>
      <w:r w:rsidR="0066402A">
        <w:t xml:space="preserve">erne leveres i </w:t>
      </w:r>
      <w:r w:rsidRPr="00BA4841">
        <w:t>filformat ”UTF-8”</w:t>
      </w:r>
      <w:r w:rsidR="00F57237">
        <w:t>.</w:t>
      </w:r>
      <w:r w:rsidRPr="00BA4841">
        <w:t xml:space="preserve"> </w:t>
      </w:r>
    </w:p>
    <w:p w14:paraId="7C3430AA" w14:textId="77777777" w:rsidR="00BA4841" w:rsidRPr="00BA4841" w:rsidRDefault="00BA4841" w:rsidP="00BA4841">
      <w:r w:rsidRPr="00BA4841">
        <w:t xml:space="preserve">Codepage ISO 65001. </w:t>
      </w:r>
    </w:p>
    <w:p w14:paraId="7ACC4BFE" w14:textId="3D6C7324" w:rsidR="006D64B7" w:rsidRDefault="00B439F9" w:rsidP="00BA4841">
      <w:pPr>
        <w:pStyle w:val="Overskrift2"/>
      </w:pPr>
      <w:bookmarkStart w:id="22" w:name="_Toc102555307"/>
      <w:r>
        <w:t>H</w:t>
      </w:r>
      <w:r w:rsidR="006D64B7" w:rsidRPr="0037027A">
        <w:t xml:space="preserve">vilke dataformater </w:t>
      </w:r>
      <w:r w:rsidR="0066402A">
        <w:t>leveres</w:t>
      </w:r>
      <w:r w:rsidR="006D64B7" w:rsidRPr="0037027A">
        <w:t>?</w:t>
      </w:r>
      <w:bookmarkEnd w:id="22"/>
    </w:p>
    <w:p w14:paraId="79F2639B" w14:textId="77777777" w:rsidR="0042707A" w:rsidRDefault="0042707A" w:rsidP="007E3D07">
      <w:pPr>
        <w:tabs>
          <w:tab w:val="left" w:pos="1985"/>
          <w:tab w:val="left" w:pos="2268"/>
          <w:tab w:val="left" w:pos="3544"/>
        </w:tabs>
      </w:pPr>
    </w:p>
    <w:p w14:paraId="5CB509F1" w14:textId="4489EA68" w:rsidR="00DE5B45" w:rsidRDefault="00971955" w:rsidP="007E3D07">
      <w:pPr>
        <w:tabs>
          <w:tab w:val="left" w:pos="1985"/>
          <w:tab w:val="left" w:pos="2268"/>
          <w:tab w:val="left" w:pos="3544"/>
        </w:tabs>
      </w:pPr>
      <w:r>
        <w:t>Posteringerne</w:t>
      </w:r>
      <w:r w:rsidR="006D64B7" w:rsidRPr="0037027A">
        <w:t xml:space="preserve"> afleveres i henhold til de strukturer, der er nærmere be</w:t>
      </w:r>
      <w:r w:rsidR="006D64B7">
        <w:t>skrevet i det følgende</w:t>
      </w:r>
      <w:r w:rsidR="00B439F9">
        <w:t xml:space="preserve"> afsnit</w:t>
      </w:r>
      <w:r w:rsidR="00B23619">
        <w:t xml:space="preserve">. </w:t>
      </w:r>
    </w:p>
    <w:p w14:paraId="7D093B3D" w14:textId="74BBF7B1" w:rsidR="00025668" w:rsidRDefault="00025668" w:rsidP="006D64B7">
      <w:pPr>
        <w:tabs>
          <w:tab w:val="left" w:pos="1985"/>
          <w:tab w:val="left" w:pos="2268"/>
          <w:tab w:val="left" w:pos="3544"/>
        </w:tabs>
      </w:pPr>
      <w:r>
        <w:t>Alle felter leveres i string format.</w:t>
      </w:r>
      <w:r w:rsidR="00CE127E">
        <w:t xml:space="preserve"> </w:t>
      </w:r>
    </w:p>
    <w:p w14:paraId="1020AEA3" w14:textId="664791CF" w:rsidR="006D64B7" w:rsidRDefault="006D64B7" w:rsidP="006D64B7">
      <w:pPr>
        <w:keepLines/>
        <w:tabs>
          <w:tab w:val="left" w:pos="426"/>
          <w:tab w:val="left" w:pos="1134"/>
          <w:tab w:val="left" w:pos="1418"/>
          <w:tab w:val="left" w:pos="1985"/>
          <w:tab w:val="left" w:pos="2268"/>
        </w:tabs>
      </w:pPr>
      <w:r>
        <w:t>F</w:t>
      </w:r>
      <w:r w:rsidRPr="0037027A">
        <w:t>orklaringer til strukturerne</w:t>
      </w:r>
      <w:r>
        <w:t>s kolonneoverskrift</w:t>
      </w:r>
      <w:r w:rsidRPr="0037027A">
        <w:t>:</w:t>
      </w:r>
      <w:r>
        <w:br/>
      </w:r>
      <w:r w:rsidRPr="0037027A">
        <w:br/>
      </w:r>
      <w:r w:rsidRPr="00DB44CC">
        <w:rPr>
          <w:b/>
        </w:rPr>
        <w:t>Feltnr.</w:t>
      </w:r>
      <w:r>
        <w:t>: Fortløbende feltnummer</w:t>
      </w:r>
    </w:p>
    <w:p w14:paraId="00EF72DF" w14:textId="5BDDCB19" w:rsidR="00600218" w:rsidRDefault="00D50B78" w:rsidP="0013665C">
      <w:pPr>
        <w:keepLines/>
        <w:tabs>
          <w:tab w:val="left" w:pos="426"/>
          <w:tab w:val="left" w:pos="1134"/>
          <w:tab w:val="left" w:pos="1418"/>
          <w:tab w:val="left" w:pos="1985"/>
          <w:tab w:val="left" w:pos="2268"/>
        </w:tabs>
      </w:pPr>
      <w:r>
        <w:rPr>
          <w:b/>
          <w:bCs/>
        </w:rPr>
        <w:t>Feltnavn:</w:t>
      </w:r>
      <w:r>
        <w:t xml:space="preserve"> </w:t>
      </w:r>
      <w:r w:rsidR="00996F14">
        <w:t>Beskrivende navn</w:t>
      </w:r>
      <w:r w:rsidR="00B676E5">
        <w:t xml:space="preserve"> på feltet</w:t>
      </w:r>
    </w:p>
    <w:p w14:paraId="50D862E7" w14:textId="77777777" w:rsidR="006D64B7" w:rsidRPr="0037027A" w:rsidRDefault="006D64B7" w:rsidP="006D64B7">
      <w:pPr>
        <w:keepLines/>
        <w:tabs>
          <w:tab w:val="left" w:pos="426"/>
          <w:tab w:val="left" w:pos="1134"/>
          <w:tab w:val="left" w:pos="1418"/>
          <w:tab w:val="left" w:pos="1985"/>
          <w:tab w:val="left" w:pos="2268"/>
        </w:tabs>
      </w:pPr>
      <w:r>
        <w:rPr>
          <w:b/>
        </w:rPr>
        <w:t>U</w:t>
      </w:r>
      <w:r w:rsidRPr="0037027A">
        <w:rPr>
          <w:b/>
        </w:rPr>
        <w:t>dfyldelse</w:t>
      </w:r>
      <w:r w:rsidRPr="0037027A">
        <w:t>:</w:t>
      </w:r>
    </w:p>
    <w:p w14:paraId="185720E5" w14:textId="63824493" w:rsidR="006D64B7" w:rsidRDefault="006D64B7" w:rsidP="006D64B7">
      <w:pPr>
        <w:keepLines/>
        <w:numPr>
          <w:ilvl w:val="0"/>
          <w:numId w:val="7"/>
        </w:numPr>
        <w:tabs>
          <w:tab w:val="clear" w:pos="357"/>
          <w:tab w:val="left" w:pos="426"/>
          <w:tab w:val="left" w:pos="1134"/>
          <w:tab w:val="left" w:pos="1418"/>
          <w:tab w:val="left" w:pos="1985"/>
          <w:tab w:val="left" w:pos="2268"/>
        </w:tabs>
      </w:pPr>
      <w:r w:rsidRPr="0037027A">
        <w:t>X =</w:t>
      </w:r>
      <w:r w:rsidRPr="0037027A">
        <w:tab/>
      </w:r>
      <w:r w:rsidR="00EC2B59">
        <w:t>E</w:t>
      </w:r>
      <w:r w:rsidR="002776BC">
        <w:t>r</w:t>
      </w:r>
      <w:r w:rsidRPr="0037027A">
        <w:t xml:space="preserve"> altid udfyld</w:t>
      </w:r>
      <w:r w:rsidR="00B676E5">
        <w:t>t</w:t>
      </w:r>
    </w:p>
    <w:p w14:paraId="6195B706" w14:textId="1DC5C8DF" w:rsidR="006D64B7" w:rsidRPr="00DC7DF0" w:rsidRDefault="00E54A69" w:rsidP="006D64B7">
      <w:pPr>
        <w:keepLines/>
        <w:numPr>
          <w:ilvl w:val="0"/>
          <w:numId w:val="7"/>
        </w:numPr>
        <w:tabs>
          <w:tab w:val="clear" w:pos="357"/>
          <w:tab w:val="left" w:pos="426"/>
          <w:tab w:val="left" w:pos="1134"/>
          <w:tab w:val="left" w:pos="1418"/>
          <w:tab w:val="left" w:pos="1985"/>
          <w:tab w:val="left" w:pos="2268"/>
        </w:tabs>
      </w:pPr>
      <w:r>
        <w:t>Blank</w:t>
      </w:r>
      <w:r w:rsidR="006D64B7" w:rsidRPr="0037027A">
        <w:t xml:space="preserve"> =</w:t>
      </w:r>
      <w:r>
        <w:t xml:space="preserve"> </w:t>
      </w:r>
      <w:r w:rsidR="00B676E5">
        <w:t>kan være udfyldt</w:t>
      </w:r>
    </w:p>
    <w:p w14:paraId="479B461C" w14:textId="669C18C2" w:rsidR="006D64B7" w:rsidRDefault="006D64B7" w:rsidP="006D64B7">
      <w:pPr>
        <w:keepLines/>
        <w:tabs>
          <w:tab w:val="left" w:pos="426"/>
          <w:tab w:val="left" w:pos="1134"/>
          <w:tab w:val="left" w:pos="1418"/>
          <w:tab w:val="left" w:pos="1985"/>
          <w:tab w:val="left" w:pos="2268"/>
        </w:tabs>
      </w:pPr>
      <w:r w:rsidRPr="00DB44CC">
        <w:rPr>
          <w:b/>
        </w:rPr>
        <w:t>Feltlængde:</w:t>
      </w:r>
      <w:r>
        <w:rPr>
          <w:b/>
        </w:rPr>
        <w:t xml:space="preserve"> </w:t>
      </w:r>
      <w:r>
        <w:t xml:space="preserve">Antal </w:t>
      </w:r>
      <w:r w:rsidR="0071183B">
        <w:t>karakterer</w:t>
      </w:r>
      <w:r>
        <w:t xml:space="preserve"> for feltets længde</w:t>
      </w:r>
    </w:p>
    <w:p w14:paraId="0BB8CC9F" w14:textId="4D0352FC" w:rsidR="006D64B7" w:rsidRPr="00DB44CC" w:rsidRDefault="006D64B7" w:rsidP="005526F4">
      <w:pPr>
        <w:keepLines/>
        <w:tabs>
          <w:tab w:val="left" w:pos="426"/>
          <w:tab w:val="left" w:pos="1134"/>
          <w:tab w:val="left" w:pos="1418"/>
          <w:tab w:val="left" w:pos="1985"/>
          <w:tab w:val="left" w:pos="2268"/>
        </w:tabs>
      </w:pPr>
      <w:r>
        <w:rPr>
          <w:b/>
        </w:rPr>
        <w:t>Eksempel</w:t>
      </w:r>
      <w:r w:rsidRPr="0037027A">
        <w:t>:</w:t>
      </w:r>
      <w:r>
        <w:t xml:space="preserve"> Eksempel på udfyldelse</w:t>
      </w:r>
    </w:p>
    <w:p w14:paraId="4B8EA8B5" w14:textId="77777777" w:rsidR="006D64B7" w:rsidRDefault="006D64B7" w:rsidP="00DC7C86"/>
    <w:p w14:paraId="3AEB0364" w14:textId="77777777" w:rsidR="006D64B7" w:rsidRDefault="006D64B7" w:rsidP="00DC7C86"/>
    <w:p w14:paraId="64EDF2C9" w14:textId="77777777" w:rsidR="00675F52" w:rsidRDefault="00675F52" w:rsidP="00DC7C86"/>
    <w:p w14:paraId="1787F299" w14:textId="3A83C1C5" w:rsidR="00715D1F" w:rsidRPr="00AD1109" w:rsidRDefault="00715D1F" w:rsidP="00E3343F">
      <w:pPr>
        <w:pStyle w:val="Overskrift3"/>
      </w:pPr>
      <w:r w:rsidRPr="00AD1109">
        <w:br w:type="page"/>
      </w:r>
      <w:bookmarkStart w:id="23" w:name="_Toc102555308"/>
      <w:r w:rsidR="00E321CF">
        <w:t>XML-</w:t>
      </w:r>
      <w:r w:rsidR="00663E48">
        <w:t>fil</w:t>
      </w:r>
      <w:r w:rsidR="00E3343F" w:rsidRPr="00AD1109">
        <w:t xml:space="preserve"> Header information</w:t>
      </w:r>
      <w:bookmarkEnd w:id="23"/>
    </w:p>
    <w:p w14:paraId="5572886F" w14:textId="77777777" w:rsidR="00BA4841" w:rsidRPr="00BA4841" w:rsidRDefault="00BA4841" w:rsidP="00BA4841">
      <w:r w:rsidRPr="00BA4841">
        <w:t xml:space="preserve">Strukturen kan kun forekomme 1 gang. </w:t>
      </w:r>
    </w:p>
    <w:tbl>
      <w:tblPr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78"/>
        <w:gridCol w:w="1842"/>
        <w:gridCol w:w="1225"/>
        <w:gridCol w:w="1043"/>
        <w:gridCol w:w="4536"/>
      </w:tblGrid>
      <w:tr w:rsidR="00695C5E" w:rsidRPr="0037027A" w14:paraId="63E6E287" w14:textId="77777777" w:rsidTr="00695C5E">
        <w:tc>
          <w:tcPr>
            <w:tcW w:w="978" w:type="dxa"/>
            <w:tcBorders>
              <w:bottom w:val="single" w:sz="12" w:space="0" w:color="000000"/>
            </w:tcBorders>
          </w:tcPr>
          <w:p w14:paraId="640DDFF4" w14:textId="25685185" w:rsidR="00695C5E" w:rsidRPr="00461D38" w:rsidRDefault="00695C5E" w:rsidP="00CD6236">
            <w:pPr>
              <w:rPr>
                <w:b/>
              </w:rPr>
            </w:pPr>
            <w:r w:rsidRPr="00461D38">
              <w:rPr>
                <w:b/>
              </w:rPr>
              <w:t>Felt-nr.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  <w:shd w:val="clear" w:color="auto" w:fill="auto"/>
          </w:tcPr>
          <w:p w14:paraId="25E8F4A6" w14:textId="2266FD3D" w:rsidR="00695C5E" w:rsidRPr="00461D38" w:rsidRDefault="00695C5E" w:rsidP="00CD6236">
            <w:pPr>
              <w:rPr>
                <w:b/>
              </w:rPr>
            </w:pPr>
            <w:r w:rsidRPr="00461D38">
              <w:rPr>
                <w:b/>
              </w:rPr>
              <w:t>Feltbetegnelse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  <w:shd w:val="clear" w:color="auto" w:fill="auto"/>
          </w:tcPr>
          <w:p w14:paraId="5BFBB3CB" w14:textId="37148FE9" w:rsidR="00695C5E" w:rsidRPr="00461D38" w:rsidRDefault="00695C5E" w:rsidP="00CD6236">
            <w:pPr>
              <w:jc w:val="center"/>
              <w:rPr>
                <w:b/>
              </w:rPr>
            </w:pPr>
            <w:r w:rsidRPr="00461D38">
              <w:rPr>
                <w:b/>
              </w:rPr>
              <w:t>Udfyldelse</w:t>
            </w:r>
          </w:p>
        </w:tc>
        <w:tc>
          <w:tcPr>
            <w:tcW w:w="1043" w:type="dxa"/>
            <w:tcBorders>
              <w:bottom w:val="single" w:sz="12" w:space="0" w:color="000000"/>
            </w:tcBorders>
            <w:shd w:val="clear" w:color="auto" w:fill="auto"/>
          </w:tcPr>
          <w:p w14:paraId="622D6D1A" w14:textId="77777777" w:rsidR="00695C5E" w:rsidRPr="00461D38" w:rsidRDefault="00695C5E" w:rsidP="00CD6236">
            <w:pPr>
              <w:jc w:val="center"/>
              <w:rPr>
                <w:b/>
              </w:rPr>
            </w:pPr>
            <w:r w:rsidRPr="00461D38">
              <w:rPr>
                <w:b/>
              </w:rPr>
              <w:t>Felt-længde</w:t>
            </w:r>
          </w:p>
        </w:tc>
        <w:tc>
          <w:tcPr>
            <w:tcW w:w="4536" w:type="dxa"/>
            <w:tcBorders>
              <w:bottom w:val="single" w:sz="12" w:space="0" w:color="000000"/>
            </w:tcBorders>
            <w:shd w:val="clear" w:color="auto" w:fill="auto"/>
          </w:tcPr>
          <w:p w14:paraId="03BF700A" w14:textId="77777777" w:rsidR="00695C5E" w:rsidRPr="00461D38" w:rsidRDefault="00695C5E" w:rsidP="00CD6236">
            <w:pPr>
              <w:jc w:val="center"/>
              <w:rPr>
                <w:b/>
              </w:rPr>
            </w:pPr>
            <w:r w:rsidRPr="00461D38">
              <w:rPr>
                <w:b/>
              </w:rPr>
              <w:t>Eksempel</w:t>
            </w:r>
          </w:p>
        </w:tc>
      </w:tr>
      <w:tr w:rsidR="00695C5E" w:rsidRPr="0037027A" w14:paraId="4909DAF9" w14:textId="77777777" w:rsidTr="00695C5E">
        <w:tc>
          <w:tcPr>
            <w:tcW w:w="978" w:type="dxa"/>
          </w:tcPr>
          <w:p w14:paraId="588FD103" w14:textId="2E0C2173" w:rsidR="00695C5E" w:rsidRPr="00461D38" w:rsidRDefault="00695C5E" w:rsidP="00B42268">
            <w:pPr>
              <w:rPr>
                <w:rFonts w:cs="Arial"/>
                <w:sz w:val="20"/>
              </w:rPr>
            </w:pPr>
            <w:r>
              <w:t>1</w:t>
            </w:r>
          </w:p>
        </w:tc>
        <w:tc>
          <w:tcPr>
            <w:tcW w:w="1842" w:type="dxa"/>
            <w:shd w:val="clear" w:color="auto" w:fill="auto"/>
          </w:tcPr>
          <w:p w14:paraId="2B8D4D4E" w14:textId="4D6BD4C9" w:rsidR="00695C5E" w:rsidRPr="00461D38" w:rsidRDefault="008023FC" w:rsidP="00B42268">
            <w:pPr>
              <w:rPr>
                <w:rFonts w:cs="Arial"/>
                <w:sz w:val="20"/>
              </w:rPr>
            </w:pPr>
            <w:r w:rsidRPr="008023FC">
              <w:rPr>
                <w:rFonts w:eastAsia="Verdana" w:cs="Verdana"/>
                <w:sz w:val="16"/>
                <w:szCs w:val="16"/>
                <w:lang w:val="en-US"/>
              </w:rPr>
              <w:t>KlientNr</w:t>
            </w:r>
            <w:r w:rsidR="00695C5E"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0B9525EF" w14:textId="77777777" w:rsidR="00695C5E" w:rsidRPr="0037027A" w:rsidRDefault="00695C5E" w:rsidP="00B42268">
            <w:pPr>
              <w:jc w:val="center"/>
            </w:pPr>
            <w:r w:rsidRPr="0037027A">
              <w:t>X</w:t>
            </w:r>
          </w:p>
        </w:tc>
        <w:tc>
          <w:tcPr>
            <w:tcW w:w="1043" w:type="dxa"/>
            <w:shd w:val="clear" w:color="auto" w:fill="auto"/>
          </w:tcPr>
          <w:p w14:paraId="73DCE856" w14:textId="28C99BA2" w:rsidR="00695C5E" w:rsidRPr="0037027A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7CCA1304" w14:textId="6B936BA3" w:rsidR="00695C5E" w:rsidRPr="0037027A" w:rsidRDefault="00695C5E" w:rsidP="00B42268">
            <w:pPr>
              <w:jc w:val="center"/>
            </w:pPr>
            <w:r>
              <w:t>123</w:t>
            </w:r>
          </w:p>
        </w:tc>
      </w:tr>
      <w:tr w:rsidR="00695C5E" w:rsidRPr="003D53AB" w14:paraId="30A22B3C" w14:textId="77777777" w:rsidTr="00695C5E">
        <w:tc>
          <w:tcPr>
            <w:tcW w:w="978" w:type="dxa"/>
          </w:tcPr>
          <w:p w14:paraId="7294AA6D" w14:textId="226C1338" w:rsidR="00695C5E" w:rsidRPr="0037027A" w:rsidRDefault="00695C5E" w:rsidP="00B42268">
            <w:pPr>
              <w:tabs>
                <w:tab w:val="left" w:pos="284"/>
              </w:tabs>
            </w:pPr>
            <w:r>
              <w:t>2</w:t>
            </w:r>
          </w:p>
        </w:tc>
        <w:tc>
          <w:tcPr>
            <w:tcW w:w="1842" w:type="dxa"/>
            <w:shd w:val="clear" w:color="auto" w:fill="auto"/>
          </w:tcPr>
          <w:p w14:paraId="1A224C90" w14:textId="5DEABFFA" w:rsidR="00695C5E" w:rsidRPr="0037027A" w:rsidRDefault="00695C5E" w:rsidP="00B42268">
            <w:pPr>
              <w:tabs>
                <w:tab w:val="left" w:pos="284"/>
              </w:tabs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UdtraeksUUID</w:t>
            </w:r>
          </w:p>
        </w:tc>
        <w:tc>
          <w:tcPr>
            <w:tcW w:w="1225" w:type="dxa"/>
            <w:shd w:val="clear" w:color="auto" w:fill="auto"/>
          </w:tcPr>
          <w:p w14:paraId="1BE44382" w14:textId="77777777" w:rsidR="00695C5E" w:rsidRPr="0037027A" w:rsidRDefault="00695C5E" w:rsidP="00B42268">
            <w:pPr>
              <w:jc w:val="center"/>
            </w:pPr>
            <w:r w:rsidRPr="0037027A">
              <w:t>X</w:t>
            </w:r>
          </w:p>
        </w:tc>
        <w:tc>
          <w:tcPr>
            <w:tcW w:w="1043" w:type="dxa"/>
            <w:shd w:val="clear" w:color="auto" w:fill="auto"/>
          </w:tcPr>
          <w:p w14:paraId="1EFE9E82" w14:textId="7BD319D7" w:rsidR="00695C5E" w:rsidRPr="0037027A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14:paraId="29139142" w14:textId="7FABD53E" w:rsidR="00695C5E" w:rsidRPr="003409B3" w:rsidRDefault="00695C5E" w:rsidP="00B42268">
            <w:pPr>
              <w:jc w:val="center"/>
              <w:rPr>
                <w:lang w:val="en-US"/>
              </w:rPr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6bb71</w:t>
            </w:r>
            <w:r w:rsidR="002A4839">
              <w:rPr>
                <w:rFonts w:eastAsia="Verdana" w:cs="Verdana"/>
                <w:sz w:val="16"/>
                <w:szCs w:val="16"/>
                <w:lang w:val="en-US"/>
              </w:rPr>
              <w:t>f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76-3d77-c40b-5aa1-abc3005a15bd</w:t>
            </w:r>
          </w:p>
        </w:tc>
      </w:tr>
      <w:tr w:rsidR="00695C5E" w:rsidRPr="0037027A" w14:paraId="654AD300" w14:textId="77777777" w:rsidTr="00695C5E">
        <w:tc>
          <w:tcPr>
            <w:tcW w:w="978" w:type="dxa"/>
          </w:tcPr>
          <w:p w14:paraId="048A47EF" w14:textId="272A080A" w:rsidR="00695C5E" w:rsidRPr="00461D38" w:rsidRDefault="00695C5E" w:rsidP="00B42268">
            <w:pPr>
              <w:rPr>
                <w:rFonts w:cs="Arial"/>
                <w:sz w:val="20"/>
              </w:rPr>
            </w:pPr>
            <w:r>
              <w:t>3</w:t>
            </w:r>
          </w:p>
        </w:tc>
        <w:tc>
          <w:tcPr>
            <w:tcW w:w="1842" w:type="dxa"/>
            <w:shd w:val="clear" w:color="auto" w:fill="auto"/>
          </w:tcPr>
          <w:p w14:paraId="586159DD" w14:textId="04D36736" w:rsidR="00695C5E" w:rsidRPr="00461D38" w:rsidRDefault="00695C5E" w:rsidP="00B42268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OrdreID</w:t>
            </w:r>
          </w:p>
        </w:tc>
        <w:tc>
          <w:tcPr>
            <w:tcW w:w="1225" w:type="dxa"/>
            <w:shd w:val="clear" w:color="auto" w:fill="auto"/>
          </w:tcPr>
          <w:p w14:paraId="77EF33D6" w14:textId="77777777" w:rsidR="00695C5E" w:rsidRPr="0037027A" w:rsidRDefault="00695C5E" w:rsidP="00B42268">
            <w:pPr>
              <w:jc w:val="center"/>
            </w:pPr>
            <w:r w:rsidRPr="0037027A">
              <w:t>X</w:t>
            </w:r>
          </w:p>
        </w:tc>
        <w:tc>
          <w:tcPr>
            <w:tcW w:w="1043" w:type="dxa"/>
            <w:shd w:val="clear" w:color="auto" w:fill="auto"/>
          </w:tcPr>
          <w:p w14:paraId="2EA496EC" w14:textId="6C00AAE3" w:rsidR="00695C5E" w:rsidRPr="0037027A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7B3EB113" w14:textId="5EB26BF8" w:rsidR="00695C5E" w:rsidRPr="00BE08B7" w:rsidRDefault="00C27E0E" w:rsidP="00B42268">
            <w:pPr>
              <w:jc w:val="center"/>
              <w:rPr>
                <w:rFonts w:eastAsia="Verdana" w:cs="Verdana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000</w:t>
            </w:r>
            <w:r w:rsidR="00BE08B7" w:rsidRPr="00BE08B7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</w:p>
        </w:tc>
      </w:tr>
      <w:tr w:rsidR="00695C5E" w:rsidRPr="0037027A" w14:paraId="7778EF49" w14:textId="77777777" w:rsidTr="00695C5E">
        <w:tc>
          <w:tcPr>
            <w:tcW w:w="978" w:type="dxa"/>
          </w:tcPr>
          <w:p w14:paraId="51C8E25F" w14:textId="1283200F" w:rsidR="00695C5E" w:rsidRPr="00461D38" w:rsidRDefault="00695C5E" w:rsidP="00B42268">
            <w:pPr>
              <w:rPr>
                <w:rFonts w:cs="Arial"/>
                <w:sz w:val="20"/>
              </w:rPr>
            </w:pPr>
            <w:r>
              <w:t>4</w:t>
            </w:r>
          </w:p>
        </w:tc>
        <w:tc>
          <w:tcPr>
            <w:tcW w:w="1842" w:type="dxa"/>
            <w:shd w:val="clear" w:color="auto" w:fill="auto"/>
          </w:tcPr>
          <w:p w14:paraId="028D930D" w14:textId="3AA735EC" w:rsidR="00695C5E" w:rsidRPr="00461D38" w:rsidRDefault="002B2004" w:rsidP="00B42268">
            <w:pPr>
              <w:rPr>
                <w:rFonts w:cs="Arial"/>
                <w:sz w:val="20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Posteringer</w:t>
            </w:r>
            <w:r w:rsidR="00E30EBD">
              <w:rPr>
                <w:rFonts w:eastAsia="Verdana" w:cs="Verdana"/>
                <w:sz w:val="16"/>
                <w:szCs w:val="16"/>
                <w:lang w:val="en-US"/>
              </w:rPr>
              <w:t>FraDato</w:t>
            </w:r>
            <w:r w:rsidR="00695C5E"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4F4CF41E" w14:textId="77777777" w:rsidR="00695C5E" w:rsidRPr="0037027A" w:rsidRDefault="00695C5E" w:rsidP="00B42268">
            <w:pPr>
              <w:jc w:val="center"/>
            </w:pPr>
            <w:r w:rsidRPr="0037027A">
              <w:t>X</w:t>
            </w:r>
          </w:p>
        </w:tc>
        <w:tc>
          <w:tcPr>
            <w:tcW w:w="1043" w:type="dxa"/>
            <w:shd w:val="clear" w:color="auto" w:fill="auto"/>
          </w:tcPr>
          <w:p w14:paraId="563DF010" w14:textId="134AFD5B" w:rsidR="00695C5E" w:rsidRPr="0037027A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212F8A2E" w14:textId="5DB8BA93" w:rsidR="00695C5E" w:rsidRPr="0037027A" w:rsidRDefault="00695C5E" w:rsidP="00B42268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1</w:t>
            </w:r>
            <w:r w:rsidR="002B42B5">
              <w:rPr>
                <w:rFonts w:eastAsia="Verdana" w:cs="Verdana"/>
                <w:sz w:val="16"/>
                <w:szCs w:val="16"/>
                <w:lang w:val="en-US"/>
              </w:rPr>
              <w:t>3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032022</w:t>
            </w:r>
          </w:p>
        </w:tc>
      </w:tr>
      <w:tr w:rsidR="00695C5E" w:rsidRPr="0037027A" w14:paraId="725E1EB1" w14:textId="77777777" w:rsidTr="00695C5E">
        <w:tc>
          <w:tcPr>
            <w:tcW w:w="978" w:type="dxa"/>
          </w:tcPr>
          <w:p w14:paraId="4C7699BA" w14:textId="4B718A4F" w:rsidR="00695C5E" w:rsidRPr="00715D1F" w:rsidRDefault="00695C5E" w:rsidP="00B42268">
            <w:pPr>
              <w:rPr>
                <w:rFonts w:cs="Arial"/>
                <w:sz w:val="20"/>
              </w:rPr>
            </w:pPr>
            <w:r w:rsidRPr="00715D1F">
              <w:t>5</w:t>
            </w:r>
          </w:p>
        </w:tc>
        <w:tc>
          <w:tcPr>
            <w:tcW w:w="1842" w:type="dxa"/>
            <w:shd w:val="clear" w:color="auto" w:fill="auto"/>
          </w:tcPr>
          <w:p w14:paraId="7580C9A3" w14:textId="5E5EA433" w:rsidR="00695C5E" w:rsidRPr="00715D1F" w:rsidRDefault="00E30EBD" w:rsidP="00B42268">
            <w:pPr>
              <w:rPr>
                <w:rFonts w:cs="Arial"/>
                <w:sz w:val="20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PosteringerFraTid</w:t>
            </w:r>
            <w:r w:rsidR="00695C5E"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54353B4E" w14:textId="77777777" w:rsidR="00695C5E" w:rsidRPr="00715D1F" w:rsidRDefault="00695C5E" w:rsidP="00B42268">
            <w:pPr>
              <w:jc w:val="center"/>
            </w:pPr>
            <w:r w:rsidRPr="00715D1F">
              <w:t>X</w:t>
            </w:r>
          </w:p>
        </w:tc>
        <w:tc>
          <w:tcPr>
            <w:tcW w:w="1043" w:type="dxa"/>
            <w:shd w:val="clear" w:color="auto" w:fill="auto"/>
          </w:tcPr>
          <w:p w14:paraId="193109E3" w14:textId="25F19079" w:rsidR="00695C5E" w:rsidRPr="00715D1F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0955082F" w14:textId="6F28C5A5" w:rsidR="00695C5E" w:rsidRPr="00715D1F" w:rsidRDefault="00695C5E" w:rsidP="00B42268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211510</w:t>
            </w:r>
          </w:p>
        </w:tc>
      </w:tr>
      <w:tr w:rsidR="00695C5E" w:rsidRPr="0037027A" w14:paraId="472060AE" w14:textId="77777777" w:rsidTr="00695C5E">
        <w:tc>
          <w:tcPr>
            <w:tcW w:w="978" w:type="dxa"/>
          </w:tcPr>
          <w:p w14:paraId="68D3FEF7" w14:textId="5DD3CEA4" w:rsidR="00695C5E" w:rsidRDefault="00695C5E" w:rsidP="00DB4C27">
            <w:pPr>
              <w:rPr>
                <w:rFonts w:cs="Arial"/>
                <w:sz w:val="20"/>
              </w:rPr>
            </w:pPr>
            <w:r>
              <w:t>6</w:t>
            </w:r>
          </w:p>
        </w:tc>
        <w:tc>
          <w:tcPr>
            <w:tcW w:w="1842" w:type="dxa"/>
            <w:shd w:val="clear" w:color="auto" w:fill="auto"/>
          </w:tcPr>
          <w:p w14:paraId="1FCC72B9" w14:textId="6DFD0D63" w:rsidR="00695C5E" w:rsidRPr="00461D38" w:rsidRDefault="00E30EBD" w:rsidP="00DB4C27">
            <w:pPr>
              <w:rPr>
                <w:rFonts w:cs="Arial"/>
                <w:sz w:val="20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PosteringerTilDato</w:t>
            </w:r>
            <w:r w:rsidR="00695C5E"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738A0FD3" w14:textId="77777777" w:rsidR="00695C5E" w:rsidRPr="00461D38" w:rsidRDefault="00695C5E" w:rsidP="00DB4C27">
            <w:pPr>
              <w:jc w:val="center"/>
              <w:rPr>
                <w:highlight w:val="yellow"/>
              </w:rPr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128DF6BC" w14:textId="1D950638" w:rsidR="00695C5E" w:rsidRPr="0037027A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6B3F4AA8" w14:textId="3B0A0DB5" w:rsidR="00695C5E" w:rsidRPr="00203624" w:rsidRDefault="00695C5E" w:rsidP="00DB4C27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14032022</w:t>
            </w:r>
          </w:p>
        </w:tc>
      </w:tr>
      <w:tr w:rsidR="00695C5E" w:rsidRPr="0037027A" w14:paraId="53908A20" w14:textId="77777777" w:rsidTr="00695C5E">
        <w:tc>
          <w:tcPr>
            <w:tcW w:w="978" w:type="dxa"/>
          </w:tcPr>
          <w:p w14:paraId="481DC19E" w14:textId="21AB5088" w:rsidR="00695C5E" w:rsidRDefault="00695C5E" w:rsidP="00DB4C27">
            <w:pPr>
              <w:rPr>
                <w:rFonts w:cs="Arial"/>
                <w:sz w:val="20"/>
              </w:rPr>
            </w:pPr>
            <w:r>
              <w:t>7</w:t>
            </w:r>
          </w:p>
        </w:tc>
        <w:tc>
          <w:tcPr>
            <w:tcW w:w="1842" w:type="dxa"/>
            <w:shd w:val="clear" w:color="auto" w:fill="auto"/>
          </w:tcPr>
          <w:p w14:paraId="4029C329" w14:textId="534E61F5" w:rsidR="00695C5E" w:rsidRPr="00203624" w:rsidRDefault="00E30EBD" w:rsidP="00DB4C27">
            <w:pPr>
              <w:rPr>
                <w:rFonts w:cs="Arial"/>
                <w:sz w:val="20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PosteringerTilTid</w:t>
            </w:r>
          </w:p>
        </w:tc>
        <w:tc>
          <w:tcPr>
            <w:tcW w:w="1225" w:type="dxa"/>
            <w:shd w:val="clear" w:color="auto" w:fill="auto"/>
          </w:tcPr>
          <w:p w14:paraId="746D8B83" w14:textId="77777777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298E0A17" w14:textId="4F1C3F07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4925E49A" w14:textId="41B11A8C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211</w:t>
            </w:r>
            <w:r w:rsidR="00135ADE">
              <w:rPr>
                <w:rFonts w:eastAsia="Verdana" w:cs="Verdana"/>
                <w:sz w:val="16"/>
                <w:szCs w:val="16"/>
                <w:lang w:val="en-US"/>
              </w:rPr>
              <w:t>5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</w:tr>
      <w:tr w:rsidR="00695C5E" w:rsidRPr="0037027A" w14:paraId="0771ED9C" w14:textId="77777777" w:rsidTr="00695C5E">
        <w:tc>
          <w:tcPr>
            <w:tcW w:w="978" w:type="dxa"/>
          </w:tcPr>
          <w:p w14:paraId="1BE276E1" w14:textId="443D3AE9" w:rsidR="00695C5E" w:rsidRDefault="00695C5E" w:rsidP="00DB4C27">
            <w:pPr>
              <w:rPr>
                <w:rFonts w:cs="Arial"/>
                <w:sz w:val="20"/>
              </w:rPr>
            </w:pPr>
            <w:r>
              <w:t>8</w:t>
            </w:r>
          </w:p>
        </w:tc>
        <w:tc>
          <w:tcPr>
            <w:tcW w:w="1842" w:type="dxa"/>
            <w:shd w:val="clear" w:color="auto" w:fill="auto"/>
          </w:tcPr>
          <w:p w14:paraId="6B0FD89F" w14:textId="42E98C37" w:rsidR="00695C5E" w:rsidRPr="00203624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ModtagerID</w:t>
            </w: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5540BD58" w14:textId="7C37F26A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2FACB73B" w14:textId="76C6143D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0FFE193E" w14:textId="0FE79EDA" w:rsidR="00695C5E" w:rsidRPr="00203624" w:rsidRDefault="00695C5E" w:rsidP="00DB4C27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ABCD</w:t>
            </w:r>
          </w:p>
        </w:tc>
      </w:tr>
      <w:tr w:rsidR="00695C5E" w:rsidRPr="0037027A" w14:paraId="04F0A22E" w14:textId="77777777" w:rsidTr="00695C5E">
        <w:tc>
          <w:tcPr>
            <w:tcW w:w="978" w:type="dxa"/>
          </w:tcPr>
          <w:p w14:paraId="376A4966" w14:textId="7C09DDC0" w:rsidR="00695C5E" w:rsidRDefault="00695C5E" w:rsidP="00DB4C27">
            <w:pPr>
              <w:rPr>
                <w:rFonts w:cs="Arial"/>
                <w:sz w:val="20"/>
              </w:rPr>
            </w:pPr>
            <w:r>
              <w:t>9</w:t>
            </w:r>
          </w:p>
        </w:tc>
        <w:tc>
          <w:tcPr>
            <w:tcW w:w="1842" w:type="dxa"/>
            <w:shd w:val="clear" w:color="auto" w:fill="auto"/>
          </w:tcPr>
          <w:p w14:paraId="38B53577" w14:textId="7B318585" w:rsidR="00695C5E" w:rsidRPr="00203624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AfsenderSystem</w:t>
            </w: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5C4BF792" w14:textId="77777777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696593D9" w14:textId="236BE4B1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78E5D6AD" w14:textId="4CFD1155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2SAP</w:t>
            </w:r>
          </w:p>
        </w:tc>
      </w:tr>
      <w:tr w:rsidR="00695C5E" w:rsidRPr="0037027A" w14:paraId="4607F680" w14:textId="77777777" w:rsidTr="00695C5E">
        <w:tc>
          <w:tcPr>
            <w:tcW w:w="978" w:type="dxa"/>
          </w:tcPr>
          <w:p w14:paraId="1BBC34D4" w14:textId="218CF82D" w:rsidR="00695C5E" w:rsidRDefault="00695C5E" w:rsidP="00DB4C27">
            <w:pPr>
              <w:rPr>
                <w:rFonts w:cs="Arial"/>
                <w:sz w:val="20"/>
              </w:rPr>
            </w:pPr>
            <w:r>
              <w:t>10</w:t>
            </w:r>
          </w:p>
        </w:tc>
        <w:tc>
          <w:tcPr>
            <w:tcW w:w="1842" w:type="dxa"/>
            <w:shd w:val="clear" w:color="auto" w:fill="auto"/>
          </w:tcPr>
          <w:p w14:paraId="1E8A75DC" w14:textId="5DE23E9C" w:rsidR="00695C5E" w:rsidRPr="00203624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SumDebet</w:t>
            </w: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441FE934" w14:textId="77777777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1742507A" w14:textId="621A8CB9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  <w:r w:rsidR="00400687"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61610F7" w14:textId="36FFDB21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54800,00</w:t>
            </w:r>
          </w:p>
        </w:tc>
      </w:tr>
      <w:tr w:rsidR="00695C5E" w:rsidRPr="0037027A" w14:paraId="0511B446" w14:textId="77777777" w:rsidTr="00695C5E">
        <w:tc>
          <w:tcPr>
            <w:tcW w:w="978" w:type="dxa"/>
          </w:tcPr>
          <w:p w14:paraId="06BA676E" w14:textId="38199FB4" w:rsidR="00695C5E" w:rsidRDefault="00695C5E" w:rsidP="00DB4C27">
            <w:pPr>
              <w:rPr>
                <w:rFonts w:cs="Arial"/>
                <w:sz w:val="20"/>
              </w:rPr>
            </w:pPr>
            <w:r>
              <w:t>11</w:t>
            </w:r>
          </w:p>
        </w:tc>
        <w:tc>
          <w:tcPr>
            <w:tcW w:w="1842" w:type="dxa"/>
            <w:shd w:val="clear" w:color="auto" w:fill="auto"/>
          </w:tcPr>
          <w:p w14:paraId="3A8874BA" w14:textId="5BB52C13" w:rsidR="00695C5E" w:rsidRPr="00203624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SumKredit</w:t>
            </w: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br/>
            </w:r>
          </w:p>
        </w:tc>
        <w:tc>
          <w:tcPr>
            <w:tcW w:w="1225" w:type="dxa"/>
            <w:shd w:val="clear" w:color="auto" w:fill="auto"/>
          </w:tcPr>
          <w:p w14:paraId="41338D31" w14:textId="77777777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71BC5A3A" w14:textId="181EB3FE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  <w:r w:rsidR="00400687"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1DE6392" w14:textId="0BD5060E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54800,00</w:t>
            </w:r>
          </w:p>
        </w:tc>
      </w:tr>
      <w:tr w:rsidR="00695C5E" w:rsidRPr="0037027A" w14:paraId="78F7556D" w14:textId="77777777" w:rsidTr="00695C5E">
        <w:tc>
          <w:tcPr>
            <w:tcW w:w="978" w:type="dxa"/>
          </w:tcPr>
          <w:p w14:paraId="3C35DDBE" w14:textId="4A108F90" w:rsidR="00695C5E" w:rsidRDefault="00695C5E" w:rsidP="00DB4C27">
            <w:pPr>
              <w:rPr>
                <w:rFonts w:cs="Arial"/>
                <w:sz w:val="20"/>
              </w:rPr>
            </w:pPr>
            <w:r>
              <w:t>12</w:t>
            </w:r>
          </w:p>
        </w:tc>
        <w:tc>
          <w:tcPr>
            <w:tcW w:w="1842" w:type="dxa"/>
            <w:shd w:val="clear" w:color="auto" w:fill="auto"/>
          </w:tcPr>
          <w:p w14:paraId="133D86AC" w14:textId="5D8B4398" w:rsidR="00695C5E" w:rsidRPr="00203624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AntalPosteringer</w:t>
            </w:r>
          </w:p>
        </w:tc>
        <w:tc>
          <w:tcPr>
            <w:tcW w:w="1225" w:type="dxa"/>
            <w:shd w:val="clear" w:color="auto" w:fill="auto"/>
          </w:tcPr>
          <w:p w14:paraId="30F327CE" w14:textId="77777777" w:rsidR="00695C5E" w:rsidRPr="00203624" w:rsidRDefault="00695C5E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7B4ADD9A" w14:textId="4A95EB19" w:rsidR="00695C5E" w:rsidRPr="00203624" w:rsidRDefault="00964D84" w:rsidP="00DB4C27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02246000" w14:textId="38850F12" w:rsidR="00695C5E" w:rsidRPr="00203624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</w:tr>
      <w:tr w:rsidR="00C26CA5" w:rsidRPr="0037027A" w14:paraId="0D382CE6" w14:textId="77777777" w:rsidTr="00695C5E">
        <w:tc>
          <w:tcPr>
            <w:tcW w:w="978" w:type="dxa"/>
          </w:tcPr>
          <w:p w14:paraId="20284A10" w14:textId="68BB415E" w:rsidR="00C26CA5" w:rsidRPr="00A737AF" w:rsidRDefault="00C26CA5" w:rsidP="00DB4C27">
            <w:r>
              <w:t>1</w:t>
            </w:r>
            <w:r w:rsidR="004B389C">
              <w:t>3</w:t>
            </w:r>
          </w:p>
        </w:tc>
        <w:tc>
          <w:tcPr>
            <w:tcW w:w="1842" w:type="dxa"/>
            <w:shd w:val="clear" w:color="auto" w:fill="auto"/>
          </w:tcPr>
          <w:p w14:paraId="44AE0F25" w14:textId="30AFE308" w:rsidR="00C26CA5" w:rsidRPr="007F6A6B" w:rsidRDefault="00C26CA5" w:rsidP="00DB4C27">
            <w:pPr>
              <w:rPr>
                <w:rFonts w:eastAsia="Verdana" w:cs="Verdana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Udtraeksdato</w:t>
            </w:r>
          </w:p>
        </w:tc>
        <w:tc>
          <w:tcPr>
            <w:tcW w:w="1225" w:type="dxa"/>
            <w:shd w:val="clear" w:color="auto" w:fill="auto"/>
          </w:tcPr>
          <w:p w14:paraId="6487D548" w14:textId="7BDC9BAF" w:rsidR="00C26CA5" w:rsidRPr="00A737AF" w:rsidRDefault="00C26CA5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4A0E1900" w14:textId="6C74E822" w:rsidR="00C26CA5" w:rsidRPr="00AD2BB1" w:rsidRDefault="00BA75E0" w:rsidP="00DB4C27">
            <w:pPr>
              <w:jc w:val="center"/>
              <w:rPr>
                <w:rFonts w:eastAsia="Verdana" w:cs="Verdana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19E1F9C8" w14:textId="02BF3BA0" w:rsidR="00C26CA5" w:rsidRPr="00AD2BB1" w:rsidRDefault="002F4844" w:rsidP="002F4844">
            <w:pPr>
              <w:jc w:val="center"/>
              <w:textAlignment w:val="baseline"/>
              <w:rPr>
                <w:rFonts w:cs="Segoe UI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14032022</w:t>
            </w:r>
          </w:p>
        </w:tc>
      </w:tr>
      <w:tr w:rsidR="00C26CA5" w:rsidRPr="0037027A" w14:paraId="5309C253" w14:textId="77777777" w:rsidTr="00695C5E">
        <w:tc>
          <w:tcPr>
            <w:tcW w:w="978" w:type="dxa"/>
          </w:tcPr>
          <w:p w14:paraId="78AB30B8" w14:textId="720A576F" w:rsidR="00C26CA5" w:rsidRPr="00A737AF" w:rsidRDefault="00C26CA5" w:rsidP="00DB4C27">
            <w:r>
              <w:t>1</w:t>
            </w:r>
            <w:r w:rsidR="004B389C">
              <w:t>4</w:t>
            </w:r>
          </w:p>
        </w:tc>
        <w:tc>
          <w:tcPr>
            <w:tcW w:w="1842" w:type="dxa"/>
            <w:shd w:val="clear" w:color="auto" w:fill="auto"/>
          </w:tcPr>
          <w:p w14:paraId="5A78FC14" w14:textId="72F353A3" w:rsidR="00C26CA5" w:rsidRPr="007F6A6B" w:rsidRDefault="00C26CA5" w:rsidP="00DB4C27">
            <w:pPr>
              <w:rPr>
                <w:rFonts w:eastAsia="Verdana" w:cs="Verdana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Udtraekstid</w:t>
            </w:r>
          </w:p>
        </w:tc>
        <w:tc>
          <w:tcPr>
            <w:tcW w:w="1225" w:type="dxa"/>
            <w:shd w:val="clear" w:color="auto" w:fill="auto"/>
          </w:tcPr>
          <w:p w14:paraId="6E6B6135" w14:textId="594D71FF" w:rsidR="00C26CA5" w:rsidRPr="00A737AF" w:rsidRDefault="00C26CA5" w:rsidP="00DB4C27">
            <w:pPr>
              <w:jc w:val="center"/>
            </w:pPr>
            <w:r>
              <w:t>X</w:t>
            </w:r>
          </w:p>
        </w:tc>
        <w:tc>
          <w:tcPr>
            <w:tcW w:w="1043" w:type="dxa"/>
            <w:shd w:val="clear" w:color="auto" w:fill="auto"/>
          </w:tcPr>
          <w:p w14:paraId="287D1535" w14:textId="5BFA5D1B" w:rsidR="00C26CA5" w:rsidRPr="00AD2BB1" w:rsidRDefault="00BA75E0" w:rsidP="00DB4C27">
            <w:pPr>
              <w:jc w:val="center"/>
              <w:rPr>
                <w:rFonts w:eastAsia="Verdana" w:cs="Verdana"/>
                <w:sz w:val="16"/>
                <w:szCs w:val="16"/>
                <w:lang w:val="en-US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1A35BE8" w14:textId="4E6D4F85" w:rsidR="00C26CA5" w:rsidRPr="00AD2BB1" w:rsidRDefault="002F4844" w:rsidP="002F4844">
            <w:pPr>
              <w:jc w:val="center"/>
              <w:textAlignment w:val="baseline"/>
              <w:rPr>
                <w:rFonts w:cs="Segoe UI"/>
                <w:sz w:val="16"/>
                <w:szCs w:val="16"/>
                <w:lang w:val="en-US"/>
              </w:rPr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21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30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</w:tr>
      <w:tr w:rsidR="00695C5E" w:rsidRPr="0037027A" w14:paraId="39FC9554" w14:textId="77777777" w:rsidTr="00695C5E">
        <w:tc>
          <w:tcPr>
            <w:tcW w:w="978" w:type="dxa"/>
          </w:tcPr>
          <w:p w14:paraId="75AB2A4E" w14:textId="6EA0C8ED" w:rsidR="00695C5E" w:rsidRPr="00A737AF" w:rsidRDefault="00695C5E" w:rsidP="00DB4C27">
            <w:pPr>
              <w:rPr>
                <w:rFonts w:cs="Arial"/>
                <w:sz w:val="20"/>
              </w:rPr>
            </w:pPr>
            <w:r w:rsidRPr="00A737AF">
              <w:t>1</w:t>
            </w:r>
            <w:r w:rsidR="004B389C">
              <w:t>5</w:t>
            </w:r>
          </w:p>
        </w:tc>
        <w:tc>
          <w:tcPr>
            <w:tcW w:w="1842" w:type="dxa"/>
            <w:shd w:val="clear" w:color="auto" w:fill="auto"/>
          </w:tcPr>
          <w:p w14:paraId="439525F1" w14:textId="056992F0" w:rsidR="00695C5E" w:rsidRPr="00A737AF" w:rsidRDefault="00695C5E" w:rsidP="00DB4C27">
            <w:pPr>
              <w:rPr>
                <w:rFonts w:cs="Arial"/>
                <w:sz w:val="20"/>
              </w:rPr>
            </w:pPr>
            <w:r w:rsidRPr="007F6A6B">
              <w:rPr>
                <w:rFonts w:eastAsia="Verdana" w:cs="Verdana"/>
                <w:sz w:val="16"/>
                <w:szCs w:val="16"/>
                <w:lang w:val="en-US"/>
              </w:rPr>
              <w:t>Filnavn</w:t>
            </w:r>
          </w:p>
        </w:tc>
        <w:tc>
          <w:tcPr>
            <w:tcW w:w="1225" w:type="dxa"/>
            <w:shd w:val="clear" w:color="auto" w:fill="auto"/>
          </w:tcPr>
          <w:p w14:paraId="07879B2D" w14:textId="77777777" w:rsidR="00695C5E" w:rsidRPr="00A737AF" w:rsidRDefault="00695C5E" w:rsidP="00DB4C27">
            <w:pPr>
              <w:jc w:val="center"/>
            </w:pPr>
            <w:r w:rsidRPr="00A737AF">
              <w:t>X</w:t>
            </w:r>
          </w:p>
        </w:tc>
        <w:tc>
          <w:tcPr>
            <w:tcW w:w="1043" w:type="dxa"/>
            <w:shd w:val="clear" w:color="auto" w:fill="auto"/>
          </w:tcPr>
          <w:p w14:paraId="7858CBC3" w14:textId="2AF3EEF5" w:rsidR="00695C5E" w:rsidRPr="00A737AF" w:rsidRDefault="00695C5E" w:rsidP="00DB4C27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100</w:t>
            </w:r>
          </w:p>
        </w:tc>
        <w:tc>
          <w:tcPr>
            <w:tcW w:w="4536" w:type="dxa"/>
            <w:shd w:val="clear" w:color="auto" w:fill="auto"/>
          </w:tcPr>
          <w:p w14:paraId="083B0A46" w14:textId="368D675C" w:rsidR="00695C5E" w:rsidRPr="00AD2BB1" w:rsidRDefault="00695C5E" w:rsidP="00DB4C27">
            <w:pPr>
              <w:textAlignment w:val="baseline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AD2BB1">
              <w:rPr>
                <w:rFonts w:cs="Segoe UI"/>
                <w:sz w:val="16"/>
                <w:szCs w:val="16"/>
                <w:lang w:val="en-US"/>
              </w:rPr>
              <w:t>ZFIR_POSUD_</w:t>
            </w:r>
            <w:r>
              <w:rPr>
                <w:rFonts w:cs="Segoe UI"/>
                <w:sz w:val="16"/>
                <w:szCs w:val="16"/>
                <w:lang w:val="en-US"/>
              </w:rPr>
              <w:t>123</w:t>
            </w:r>
            <w:r w:rsidRPr="00AD2BB1">
              <w:rPr>
                <w:rFonts w:cs="Segoe UI"/>
                <w:sz w:val="16"/>
                <w:szCs w:val="16"/>
                <w:lang w:val="en-US"/>
              </w:rPr>
              <w:t>_</w:t>
            </w:r>
            <w:r w:rsidR="00550E80">
              <w:rPr>
                <w:rFonts w:cs="Segoe UI"/>
                <w:sz w:val="16"/>
                <w:szCs w:val="16"/>
                <w:lang w:val="en-US"/>
              </w:rPr>
              <w:t>000</w:t>
            </w:r>
            <w:r w:rsidRPr="00AD2BB1">
              <w:rPr>
                <w:rFonts w:cs="Segoe UI"/>
                <w:sz w:val="16"/>
                <w:szCs w:val="16"/>
                <w:lang w:val="en-US"/>
              </w:rPr>
              <w:t>1_</w:t>
            </w:r>
            <w:r>
              <w:rPr>
                <w:rFonts w:cs="Segoe UI"/>
                <w:sz w:val="16"/>
                <w:szCs w:val="16"/>
                <w:lang w:val="en-US"/>
              </w:rPr>
              <w:t>ABCD</w:t>
            </w:r>
            <w:r w:rsidRPr="00AD2BB1">
              <w:rPr>
                <w:rFonts w:cs="Segoe UI"/>
                <w:sz w:val="16"/>
                <w:szCs w:val="16"/>
                <w:lang w:val="en-US"/>
              </w:rPr>
              <w:t>_202</w:t>
            </w:r>
            <w:r>
              <w:rPr>
                <w:rFonts w:cs="Segoe UI"/>
                <w:sz w:val="16"/>
                <w:szCs w:val="16"/>
                <w:lang w:val="en-US"/>
              </w:rPr>
              <w:t>20314</w:t>
            </w:r>
            <w:r w:rsidRPr="00AD2BB1">
              <w:rPr>
                <w:rFonts w:cs="Segoe UI"/>
                <w:sz w:val="16"/>
                <w:szCs w:val="16"/>
                <w:lang w:val="en-US"/>
              </w:rPr>
              <w:t>21</w:t>
            </w:r>
            <w:r w:rsidR="009F35E5">
              <w:rPr>
                <w:rFonts w:cs="Segoe UI"/>
                <w:sz w:val="16"/>
                <w:szCs w:val="16"/>
                <w:lang w:val="en-US"/>
              </w:rPr>
              <w:t>30</w:t>
            </w:r>
            <w:r w:rsidRPr="00AD2BB1">
              <w:rPr>
                <w:rFonts w:cs="Segoe UI"/>
                <w:sz w:val="16"/>
                <w:szCs w:val="16"/>
                <w:lang w:val="en-US"/>
              </w:rPr>
              <w:t>10.xml</w:t>
            </w:r>
          </w:p>
          <w:p w14:paraId="018DDD72" w14:textId="639FE5AD" w:rsidR="00695C5E" w:rsidRPr="00A737AF" w:rsidRDefault="00695C5E" w:rsidP="00DB4C27">
            <w:pPr>
              <w:jc w:val="center"/>
            </w:pPr>
          </w:p>
        </w:tc>
      </w:tr>
    </w:tbl>
    <w:p w14:paraId="1ADCC11C" w14:textId="77777777" w:rsidR="00715D1F" w:rsidRDefault="00715D1F" w:rsidP="00715D1F"/>
    <w:p w14:paraId="21E90F76" w14:textId="7A1A2CFC" w:rsidR="00715D1F" w:rsidRDefault="00715D1F" w:rsidP="00E3343F">
      <w:pPr>
        <w:pStyle w:val="Overskrift3"/>
      </w:pPr>
      <w:r>
        <w:br w:type="page"/>
      </w:r>
      <w:bookmarkStart w:id="24" w:name="_Toc102555309"/>
      <w:r w:rsidR="00E321CF">
        <w:t xml:space="preserve">XML-fil </w:t>
      </w:r>
      <w:r w:rsidR="004F058D">
        <w:t>P</w:t>
      </w:r>
      <w:r w:rsidR="00E321CF">
        <w:t>osteringer</w:t>
      </w:r>
      <w:bookmarkEnd w:id="24"/>
    </w:p>
    <w:p w14:paraId="0502F5DE" w14:textId="626A938A" w:rsidR="00BA4841" w:rsidRPr="00BA4841" w:rsidRDefault="00BA4841" w:rsidP="00BA4841">
      <w:r>
        <w:t xml:space="preserve">Denne struktur </w:t>
      </w:r>
      <w:r w:rsidR="000411AF">
        <w:t>gentages for alle udtrukne</w:t>
      </w:r>
      <w:r w:rsidR="00CB4909">
        <w:t xml:space="preserve"> posteringer</w:t>
      </w:r>
      <w:r w:rsidR="008B0EF4">
        <w:t>.</w:t>
      </w:r>
    </w:p>
    <w:p w14:paraId="5D9EEA83" w14:textId="77777777" w:rsidR="00715D1F" w:rsidRDefault="00715D1F" w:rsidP="00715D1F">
      <w:pPr>
        <w:ind w:firstLine="720"/>
      </w:pPr>
    </w:p>
    <w:tbl>
      <w:tblPr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78"/>
        <w:gridCol w:w="2126"/>
        <w:gridCol w:w="2126"/>
        <w:gridCol w:w="1701"/>
        <w:gridCol w:w="2693"/>
      </w:tblGrid>
      <w:tr w:rsidR="00695C5E" w:rsidRPr="00461D38" w14:paraId="19EAC507" w14:textId="77777777" w:rsidTr="00695C5E">
        <w:tc>
          <w:tcPr>
            <w:tcW w:w="978" w:type="dxa"/>
            <w:tcBorders>
              <w:bottom w:val="single" w:sz="12" w:space="0" w:color="000000"/>
            </w:tcBorders>
            <w:shd w:val="clear" w:color="auto" w:fill="auto"/>
          </w:tcPr>
          <w:p w14:paraId="34978B84" w14:textId="58B65E76" w:rsidR="00695C5E" w:rsidRPr="00461D38" w:rsidRDefault="00695C5E" w:rsidP="00E321CF">
            <w:pPr>
              <w:rPr>
                <w:b/>
              </w:rPr>
            </w:pPr>
            <w:r w:rsidRPr="00461D38">
              <w:rPr>
                <w:b/>
              </w:rPr>
              <w:t>Felt-nr.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34D01E52" w14:textId="6752ADBB" w:rsidR="00695C5E" w:rsidRPr="00461D38" w:rsidRDefault="00695C5E" w:rsidP="00E321CF">
            <w:pPr>
              <w:jc w:val="center"/>
              <w:rPr>
                <w:b/>
              </w:rPr>
            </w:pPr>
            <w:r w:rsidRPr="00461D38">
              <w:rPr>
                <w:b/>
              </w:rPr>
              <w:t>Feltbetegnelse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2F2801B0" w14:textId="2530549E" w:rsidR="00695C5E" w:rsidRPr="00461D38" w:rsidRDefault="00695C5E" w:rsidP="00E321CF">
            <w:pPr>
              <w:jc w:val="center"/>
              <w:rPr>
                <w:b/>
              </w:rPr>
            </w:pPr>
            <w:r w:rsidRPr="00461D38">
              <w:rPr>
                <w:b/>
              </w:rPr>
              <w:t>Udfyldelse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auto"/>
          </w:tcPr>
          <w:p w14:paraId="2CD584DF" w14:textId="0E09DE2C" w:rsidR="00695C5E" w:rsidRPr="00461D38" w:rsidRDefault="00695C5E" w:rsidP="00E321CF">
            <w:pPr>
              <w:jc w:val="center"/>
              <w:rPr>
                <w:b/>
              </w:rPr>
            </w:pPr>
            <w:r w:rsidRPr="00461D38">
              <w:rPr>
                <w:b/>
              </w:rPr>
              <w:t>Feltlængde</w:t>
            </w:r>
          </w:p>
        </w:tc>
        <w:tc>
          <w:tcPr>
            <w:tcW w:w="2693" w:type="dxa"/>
            <w:tcBorders>
              <w:bottom w:val="single" w:sz="12" w:space="0" w:color="000000"/>
            </w:tcBorders>
            <w:shd w:val="clear" w:color="auto" w:fill="auto"/>
          </w:tcPr>
          <w:p w14:paraId="165720E0" w14:textId="4396FA80" w:rsidR="00695C5E" w:rsidRPr="00461D38" w:rsidRDefault="00695C5E" w:rsidP="00E321CF">
            <w:pPr>
              <w:jc w:val="center"/>
              <w:rPr>
                <w:b/>
              </w:rPr>
            </w:pPr>
            <w:r w:rsidRPr="00461D38">
              <w:rPr>
                <w:b/>
              </w:rPr>
              <w:t>Eksempel</w:t>
            </w:r>
          </w:p>
        </w:tc>
      </w:tr>
      <w:tr w:rsidR="004B389C" w:rsidRPr="0037027A" w14:paraId="2C94EEFE" w14:textId="77777777" w:rsidTr="00695C5E">
        <w:tc>
          <w:tcPr>
            <w:tcW w:w="978" w:type="dxa"/>
            <w:shd w:val="clear" w:color="auto" w:fill="auto"/>
          </w:tcPr>
          <w:p w14:paraId="5E9566F9" w14:textId="05E2BAC8" w:rsidR="004B389C" w:rsidRPr="00461D38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14:paraId="249C3899" w14:textId="7B6D8C93" w:rsidR="004B389C" w:rsidRPr="0037027A" w:rsidRDefault="004B389C" w:rsidP="00222D37">
            <w:r w:rsidRPr="00AA6A0F">
              <w:rPr>
                <w:rFonts w:eastAsia="Verdana"/>
                <w:sz w:val="16"/>
                <w:szCs w:val="16"/>
                <w:lang w:val="en-US"/>
              </w:rPr>
              <w:t>Firmakode</w:t>
            </w:r>
          </w:p>
        </w:tc>
        <w:tc>
          <w:tcPr>
            <w:tcW w:w="2126" w:type="dxa"/>
            <w:shd w:val="clear" w:color="auto" w:fill="auto"/>
          </w:tcPr>
          <w:p w14:paraId="18340CC4" w14:textId="53F045F5" w:rsidR="004B389C" w:rsidRPr="0037027A" w:rsidRDefault="004B389C" w:rsidP="004B389C">
            <w:pPr>
              <w:jc w:val="center"/>
            </w:pPr>
            <w:r w:rsidRPr="0037027A">
              <w:t>X</w:t>
            </w:r>
          </w:p>
        </w:tc>
        <w:tc>
          <w:tcPr>
            <w:tcW w:w="1701" w:type="dxa"/>
            <w:shd w:val="clear" w:color="auto" w:fill="auto"/>
          </w:tcPr>
          <w:p w14:paraId="1FDA841C" w14:textId="41109AD1" w:rsidR="004B389C" w:rsidRPr="0037027A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D0AF5E6" w14:textId="06EB6850" w:rsidR="004B389C" w:rsidRPr="0037027A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0020</w:t>
            </w:r>
          </w:p>
        </w:tc>
      </w:tr>
      <w:tr w:rsidR="004B389C" w:rsidRPr="0037027A" w14:paraId="0586FD9E" w14:textId="77777777" w:rsidTr="00695C5E">
        <w:tc>
          <w:tcPr>
            <w:tcW w:w="978" w:type="dxa"/>
            <w:shd w:val="clear" w:color="auto" w:fill="auto"/>
          </w:tcPr>
          <w:p w14:paraId="68A14848" w14:textId="1A3F0FB2" w:rsidR="004B389C" w:rsidRPr="0037027A" w:rsidRDefault="004B389C" w:rsidP="004B389C">
            <w:pPr>
              <w:tabs>
                <w:tab w:val="left" w:pos="284"/>
              </w:tabs>
            </w:pPr>
            <w:r w:rsidRPr="00AD2BB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0E5EF356" w14:textId="34B6EB8C" w:rsidR="004B389C" w:rsidRPr="0037027A" w:rsidRDefault="004B389C" w:rsidP="00222D37">
            <w:r w:rsidRPr="00AA6A0F">
              <w:rPr>
                <w:rFonts w:eastAsia="Verdana"/>
                <w:sz w:val="16"/>
                <w:szCs w:val="16"/>
                <w:lang w:val="en-US"/>
              </w:rPr>
              <w:t>FinansbilagNr</w:t>
            </w:r>
          </w:p>
        </w:tc>
        <w:tc>
          <w:tcPr>
            <w:tcW w:w="2126" w:type="dxa"/>
            <w:shd w:val="clear" w:color="auto" w:fill="auto"/>
          </w:tcPr>
          <w:p w14:paraId="6BA9E369" w14:textId="43B8AE35" w:rsidR="004B389C" w:rsidRPr="0037027A" w:rsidRDefault="004B389C" w:rsidP="004B389C">
            <w:pPr>
              <w:jc w:val="center"/>
            </w:pPr>
            <w:r w:rsidRPr="0037027A">
              <w:t>X</w:t>
            </w:r>
          </w:p>
        </w:tc>
        <w:tc>
          <w:tcPr>
            <w:tcW w:w="1701" w:type="dxa"/>
            <w:shd w:val="clear" w:color="auto" w:fill="auto"/>
          </w:tcPr>
          <w:p w14:paraId="6F8623AF" w14:textId="3510251C" w:rsidR="004B389C" w:rsidRPr="0037027A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0813EA30" w14:textId="1386CD29" w:rsidR="004B389C" w:rsidRPr="0037027A" w:rsidRDefault="004B389C" w:rsidP="004B389C">
            <w:pPr>
              <w:jc w:val="center"/>
            </w:pPr>
            <w:r w:rsidRPr="0099653E">
              <w:rPr>
                <w:rFonts w:eastAsia="Verdana" w:cs="Verdana"/>
                <w:sz w:val="16"/>
                <w:szCs w:val="16"/>
                <w:lang w:val="en-US"/>
              </w:rPr>
              <w:t>5100000005</w:t>
            </w:r>
          </w:p>
        </w:tc>
      </w:tr>
      <w:tr w:rsidR="004B389C" w:rsidRPr="0037027A" w14:paraId="6E962A1D" w14:textId="77777777" w:rsidTr="00695C5E">
        <w:tc>
          <w:tcPr>
            <w:tcW w:w="978" w:type="dxa"/>
            <w:shd w:val="clear" w:color="auto" w:fill="auto"/>
          </w:tcPr>
          <w:p w14:paraId="26BC3FB0" w14:textId="2BF954F5" w:rsidR="004B389C" w:rsidRPr="00461D38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14:paraId="1EE3F9A3" w14:textId="68773558" w:rsidR="004B389C" w:rsidRPr="0037027A" w:rsidRDefault="004B389C" w:rsidP="00222D37">
            <w:r w:rsidRPr="00AA6A0F">
              <w:rPr>
                <w:rFonts w:eastAsia="Verdana"/>
                <w:sz w:val="16"/>
                <w:szCs w:val="16"/>
                <w:lang w:val="en-US"/>
              </w:rPr>
              <w:t>FinansbilagPos</w:t>
            </w:r>
          </w:p>
        </w:tc>
        <w:tc>
          <w:tcPr>
            <w:tcW w:w="2126" w:type="dxa"/>
            <w:shd w:val="clear" w:color="auto" w:fill="auto"/>
          </w:tcPr>
          <w:p w14:paraId="2AECAC9F" w14:textId="1EFFF7CE" w:rsidR="004B389C" w:rsidRPr="0037027A" w:rsidRDefault="004B389C" w:rsidP="004B389C">
            <w:pPr>
              <w:jc w:val="center"/>
            </w:pPr>
            <w:r w:rsidRPr="0037027A">
              <w:t>X</w:t>
            </w:r>
          </w:p>
        </w:tc>
        <w:tc>
          <w:tcPr>
            <w:tcW w:w="1701" w:type="dxa"/>
            <w:shd w:val="clear" w:color="auto" w:fill="auto"/>
          </w:tcPr>
          <w:p w14:paraId="54A71166" w14:textId="476C6D33" w:rsidR="004B389C" w:rsidRPr="0037027A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28535464" w14:textId="426940B0" w:rsidR="004B389C" w:rsidRPr="00AB5A92" w:rsidRDefault="004B389C" w:rsidP="004B389C">
            <w:pPr>
              <w:jc w:val="center"/>
              <w:rPr>
                <w:color w:val="FF0000"/>
              </w:rPr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00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</w:p>
        </w:tc>
      </w:tr>
      <w:tr w:rsidR="004B389C" w:rsidRPr="0037027A" w14:paraId="15573C05" w14:textId="77777777" w:rsidTr="00695C5E">
        <w:tc>
          <w:tcPr>
            <w:tcW w:w="978" w:type="dxa"/>
            <w:shd w:val="clear" w:color="auto" w:fill="auto"/>
          </w:tcPr>
          <w:p w14:paraId="11DA7F3E" w14:textId="1B83D77B" w:rsidR="004B389C" w:rsidRPr="00461D38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14:paraId="065025CC" w14:textId="404668DB" w:rsidR="004B389C" w:rsidRPr="0037027A" w:rsidRDefault="004B389C" w:rsidP="00222D37">
            <w:r w:rsidRPr="00AA6A0F">
              <w:rPr>
                <w:rFonts w:eastAsia="Verdana"/>
                <w:sz w:val="16"/>
                <w:szCs w:val="16"/>
                <w:lang w:val="en-US"/>
              </w:rPr>
              <w:t>Regnskabsaar</w:t>
            </w:r>
          </w:p>
        </w:tc>
        <w:tc>
          <w:tcPr>
            <w:tcW w:w="2126" w:type="dxa"/>
            <w:shd w:val="clear" w:color="auto" w:fill="auto"/>
          </w:tcPr>
          <w:p w14:paraId="4BC6C665" w14:textId="5CD2576D" w:rsidR="004B389C" w:rsidRPr="0037027A" w:rsidRDefault="004B389C" w:rsidP="004B389C">
            <w:pPr>
              <w:jc w:val="center"/>
            </w:pPr>
            <w:r w:rsidRPr="0037027A">
              <w:t>X</w:t>
            </w:r>
          </w:p>
        </w:tc>
        <w:tc>
          <w:tcPr>
            <w:tcW w:w="1701" w:type="dxa"/>
            <w:shd w:val="clear" w:color="auto" w:fill="auto"/>
          </w:tcPr>
          <w:p w14:paraId="23B5EEE1" w14:textId="25A6290D" w:rsidR="004B389C" w:rsidRPr="0037027A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599ED95" w14:textId="55FEBFDB" w:rsidR="004B389C" w:rsidRPr="0037027A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202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4B389C" w:rsidRPr="00A737AF" w14:paraId="0A449ED9" w14:textId="77777777" w:rsidTr="00695C5E">
        <w:tc>
          <w:tcPr>
            <w:tcW w:w="978" w:type="dxa"/>
            <w:shd w:val="clear" w:color="auto" w:fill="auto"/>
          </w:tcPr>
          <w:p w14:paraId="4EA64B21" w14:textId="6F340DFA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5C9D1D7C" w14:textId="68316502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Bilagstype</w:t>
            </w:r>
          </w:p>
        </w:tc>
        <w:tc>
          <w:tcPr>
            <w:tcW w:w="2126" w:type="dxa"/>
            <w:shd w:val="clear" w:color="auto" w:fill="auto"/>
          </w:tcPr>
          <w:p w14:paraId="1280F87D" w14:textId="0C70D647" w:rsidR="004B389C" w:rsidRPr="00715D1F" w:rsidRDefault="004B389C" w:rsidP="004B389C">
            <w:pPr>
              <w:jc w:val="center"/>
            </w:pPr>
            <w:r w:rsidRPr="00715D1F">
              <w:t>X</w:t>
            </w:r>
          </w:p>
        </w:tc>
        <w:tc>
          <w:tcPr>
            <w:tcW w:w="1701" w:type="dxa"/>
            <w:shd w:val="clear" w:color="auto" w:fill="auto"/>
          </w:tcPr>
          <w:p w14:paraId="78C99019" w14:textId="7281A44C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67AA143A" w14:textId="18277043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R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E</w:t>
            </w:r>
          </w:p>
        </w:tc>
      </w:tr>
      <w:tr w:rsidR="004B389C" w:rsidRPr="00203624" w14:paraId="7624BE6E" w14:textId="77777777" w:rsidTr="00695C5E">
        <w:tc>
          <w:tcPr>
            <w:tcW w:w="978" w:type="dxa"/>
            <w:shd w:val="clear" w:color="auto" w:fill="auto"/>
          </w:tcPr>
          <w:p w14:paraId="058EA74E" w14:textId="66F2110D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14:paraId="4CB515D8" w14:textId="49FCFA8F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Bogfoeringsdato</w:t>
            </w:r>
          </w:p>
        </w:tc>
        <w:tc>
          <w:tcPr>
            <w:tcW w:w="2126" w:type="dxa"/>
            <w:shd w:val="clear" w:color="auto" w:fill="auto"/>
          </w:tcPr>
          <w:p w14:paraId="5A13EB18" w14:textId="5FD927ED" w:rsidR="004B389C" w:rsidRPr="00715D1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492ED2AE" w14:textId="7288E9DF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24554AAF" w14:textId="1B5D7444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250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22022</w:t>
            </w:r>
          </w:p>
        </w:tc>
      </w:tr>
      <w:tr w:rsidR="004B389C" w:rsidRPr="00203624" w14:paraId="11145D38" w14:textId="77777777" w:rsidTr="00695C5E">
        <w:tc>
          <w:tcPr>
            <w:tcW w:w="978" w:type="dxa"/>
            <w:shd w:val="clear" w:color="auto" w:fill="auto"/>
          </w:tcPr>
          <w:p w14:paraId="7AAA8C0D" w14:textId="5D4CA520" w:rsidR="004B389C" w:rsidRPr="0020362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7BCBC5EE" w14:textId="09250AF5" w:rsidR="004B389C" w:rsidRPr="00203624" w:rsidRDefault="004B389C" w:rsidP="00222D37">
            <w:r w:rsidRPr="00AA6A0F">
              <w:rPr>
                <w:sz w:val="16"/>
                <w:szCs w:val="16"/>
                <w:lang w:val="en-US"/>
              </w:rPr>
              <w:t>Bilagsdato</w:t>
            </w:r>
          </w:p>
        </w:tc>
        <w:tc>
          <w:tcPr>
            <w:tcW w:w="2126" w:type="dxa"/>
            <w:shd w:val="clear" w:color="auto" w:fill="auto"/>
          </w:tcPr>
          <w:p w14:paraId="53753B5D" w14:textId="28DD898A" w:rsidR="004B389C" w:rsidRPr="00203624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53733B05" w14:textId="0981105E" w:rsidR="004B389C" w:rsidRPr="00203624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06AC1FAA" w14:textId="332EC00A" w:rsidR="004B389C" w:rsidRPr="00203624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250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22022</w:t>
            </w:r>
          </w:p>
        </w:tc>
      </w:tr>
      <w:tr w:rsidR="004B389C" w:rsidRPr="00203624" w14:paraId="5B1084A8" w14:textId="77777777" w:rsidTr="00695C5E">
        <w:tc>
          <w:tcPr>
            <w:tcW w:w="978" w:type="dxa"/>
            <w:shd w:val="clear" w:color="auto" w:fill="auto"/>
          </w:tcPr>
          <w:p w14:paraId="5548D521" w14:textId="05D26D8E" w:rsidR="004B389C" w:rsidRPr="0020362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14:paraId="66253E22" w14:textId="6D2205A9" w:rsidR="004B389C" w:rsidRPr="00203624" w:rsidRDefault="004B389C" w:rsidP="00222D37">
            <w:r w:rsidRPr="00AA6A0F">
              <w:rPr>
                <w:sz w:val="16"/>
                <w:szCs w:val="16"/>
                <w:lang w:val="en-US"/>
              </w:rPr>
              <w:t>Bogfoeringsperiode</w:t>
            </w:r>
          </w:p>
        </w:tc>
        <w:tc>
          <w:tcPr>
            <w:tcW w:w="2126" w:type="dxa"/>
            <w:shd w:val="clear" w:color="auto" w:fill="auto"/>
          </w:tcPr>
          <w:p w14:paraId="3DCD94D0" w14:textId="55F22FD3" w:rsidR="004B389C" w:rsidRPr="00203624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12D2D013" w14:textId="375D9F78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3C851A95" w14:textId="61E77862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4B389C" w:rsidRPr="00203624" w14:paraId="01469CA2" w14:textId="77777777" w:rsidTr="00695C5E">
        <w:tc>
          <w:tcPr>
            <w:tcW w:w="978" w:type="dxa"/>
            <w:shd w:val="clear" w:color="auto" w:fill="auto"/>
          </w:tcPr>
          <w:p w14:paraId="23BE0CA1" w14:textId="416B3AB5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14:paraId="4CF75008" w14:textId="4D400820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Registreringsdato</w:t>
            </w:r>
          </w:p>
        </w:tc>
        <w:tc>
          <w:tcPr>
            <w:tcW w:w="2126" w:type="dxa"/>
            <w:shd w:val="clear" w:color="auto" w:fill="auto"/>
          </w:tcPr>
          <w:p w14:paraId="46C6310D" w14:textId="47219070" w:rsidR="004B389C" w:rsidRPr="00715D1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3C549A03" w14:textId="1DBB96B6" w:rsidR="004B389C" w:rsidRPr="00715D1F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4A53A36" w14:textId="310F5F2E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1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0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22022</w:t>
            </w:r>
          </w:p>
        </w:tc>
      </w:tr>
      <w:tr w:rsidR="004B389C" w:rsidRPr="00203624" w14:paraId="3031A862" w14:textId="77777777" w:rsidTr="00695C5E">
        <w:tc>
          <w:tcPr>
            <w:tcW w:w="978" w:type="dxa"/>
            <w:shd w:val="clear" w:color="auto" w:fill="auto"/>
          </w:tcPr>
          <w:p w14:paraId="0CF3A97A" w14:textId="369B8121" w:rsidR="004B389C" w:rsidRPr="0020362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14:paraId="7AB970C1" w14:textId="2C848479" w:rsidR="004B389C" w:rsidRPr="00203624" w:rsidRDefault="004B389C" w:rsidP="00222D37">
            <w:r w:rsidRPr="00AA6A0F">
              <w:rPr>
                <w:sz w:val="16"/>
                <w:szCs w:val="16"/>
                <w:lang w:val="en-US"/>
              </w:rPr>
              <w:t>Registreringstidspunkt</w:t>
            </w:r>
          </w:p>
        </w:tc>
        <w:tc>
          <w:tcPr>
            <w:tcW w:w="2126" w:type="dxa"/>
            <w:shd w:val="clear" w:color="auto" w:fill="auto"/>
          </w:tcPr>
          <w:p w14:paraId="372793BD" w14:textId="6DAEE9E8" w:rsidR="004B389C" w:rsidRPr="00203624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045B8006" w14:textId="40918EF9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454B08CC" w14:textId="52698132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110341</w:t>
            </w:r>
          </w:p>
        </w:tc>
      </w:tr>
      <w:tr w:rsidR="004B389C" w:rsidRPr="00203624" w14:paraId="64537359" w14:textId="77777777" w:rsidTr="00695C5E">
        <w:tc>
          <w:tcPr>
            <w:tcW w:w="978" w:type="dxa"/>
            <w:shd w:val="clear" w:color="auto" w:fill="auto"/>
          </w:tcPr>
          <w:p w14:paraId="7C157E41" w14:textId="02935943" w:rsidR="004B389C" w:rsidRPr="0020362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14:paraId="5F998ED4" w14:textId="72DAEF6B" w:rsidR="004B389C" w:rsidRPr="00203624" w:rsidRDefault="004B389C" w:rsidP="00222D37">
            <w:r w:rsidRPr="00AA6A0F">
              <w:rPr>
                <w:sz w:val="16"/>
                <w:szCs w:val="16"/>
                <w:lang w:val="en-US"/>
              </w:rPr>
              <w:t>ReferenceBilagNr</w:t>
            </w:r>
          </w:p>
        </w:tc>
        <w:tc>
          <w:tcPr>
            <w:tcW w:w="2126" w:type="dxa"/>
            <w:shd w:val="clear" w:color="auto" w:fill="auto"/>
          </w:tcPr>
          <w:p w14:paraId="210947BD" w14:textId="71C910A7" w:rsidR="004B389C" w:rsidRPr="0020362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C11E6A3" w14:textId="2B26AB8B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14:paraId="55C9F845" w14:textId="2ADFE597" w:rsidR="004B389C" w:rsidRPr="00203624" w:rsidRDefault="004B389C" w:rsidP="004B389C">
            <w:pPr>
              <w:jc w:val="center"/>
            </w:pPr>
          </w:p>
        </w:tc>
      </w:tr>
      <w:tr w:rsidR="004B389C" w:rsidRPr="00203624" w14:paraId="736DA87D" w14:textId="77777777" w:rsidTr="00695C5E">
        <w:tc>
          <w:tcPr>
            <w:tcW w:w="978" w:type="dxa"/>
            <w:shd w:val="clear" w:color="auto" w:fill="auto"/>
          </w:tcPr>
          <w:p w14:paraId="707CFE10" w14:textId="04E05043" w:rsidR="004B389C" w:rsidRPr="0020362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14:paraId="062B98C3" w14:textId="541FD76D" w:rsidR="004B389C" w:rsidRPr="00ED5332" w:rsidRDefault="004B389C" w:rsidP="00222D37">
            <w:r w:rsidRPr="00AA6A0F">
              <w:rPr>
                <w:sz w:val="16"/>
                <w:szCs w:val="16"/>
                <w:lang w:val="en-US"/>
              </w:rPr>
              <w:t>BilagstopTekst</w:t>
            </w:r>
          </w:p>
        </w:tc>
        <w:tc>
          <w:tcPr>
            <w:tcW w:w="2126" w:type="dxa"/>
            <w:shd w:val="clear" w:color="auto" w:fill="auto"/>
          </w:tcPr>
          <w:p w14:paraId="51902883" w14:textId="1EDA2356" w:rsidR="004B389C" w:rsidRPr="0020362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226F01DC" w14:textId="058FB91C" w:rsidR="004B389C" w:rsidRPr="0020362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14:paraId="17A7075A" w14:textId="7655D3D6" w:rsidR="004B389C" w:rsidRPr="00203624" w:rsidRDefault="004B389C" w:rsidP="004B389C">
            <w:pPr>
              <w:jc w:val="center"/>
            </w:pPr>
          </w:p>
        </w:tc>
      </w:tr>
      <w:tr w:rsidR="004B389C" w:rsidRPr="00A737AF" w14:paraId="15BB0F13" w14:textId="77777777" w:rsidTr="00695C5E">
        <w:tc>
          <w:tcPr>
            <w:tcW w:w="978" w:type="dxa"/>
            <w:shd w:val="clear" w:color="auto" w:fill="auto"/>
          </w:tcPr>
          <w:p w14:paraId="50E5B2D4" w14:textId="73D663A3" w:rsidR="004B389C" w:rsidRPr="00A737A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170A4CC1" w14:textId="64985EAA" w:rsidR="004B389C" w:rsidRPr="00A737AF" w:rsidRDefault="004B389C" w:rsidP="00222D37">
            <w:r w:rsidRPr="00AA6A0F">
              <w:rPr>
                <w:sz w:val="16"/>
                <w:szCs w:val="16"/>
                <w:lang w:val="en-US"/>
              </w:rPr>
              <w:t>Valuta</w:t>
            </w:r>
          </w:p>
        </w:tc>
        <w:tc>
          <w:tcPr>
            <w:tcW w:w="2126" w:type="dxa"/>
            <w:shd w:val="clear" w:color="auto" w:fill="auto"/>
          </w:tcPr>
          <w:p w14:paraId="012F4482" w14:textId="54C669B6" w:rsidR="004B389C" w:rsidRPr="00A737A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0D63F224" w14:textId="75BD10D4" w:rsidR="004B389C" w:rsidRPr="00A737AF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E4D0A6C" w14:textId="348E2B43" w:rsidR="004B389C" w:rsidRPr="00A737AF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DKK</w:t>
            </w:r>
          </w:p>
        </w:tc>
      </w:tr>
      <w:tr w:rsidR="004B389C" w:rsidRPr="00176316" w14:paraId="7462E2AA" w14:textId="77777777" w:rsidTr="00695C5E">
        <w:tc>
          <w:tcPr>
            <w:tcW w:w="978" w:type="dxa"/>
            <w:shd w:val="clear" w:color="auto" w:fill="auto"/>
          </w:tcPr>
          <w:p w14:paraId="443E0BF7" w14:textId="1906FFF8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14:paraId="1B5DE830" w14:textId="44749971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ValutaKurs</w:t>
            </w:r>
          </w:p>
        </w:tc>
        <w:tc>
          <w:tcPr>
            <w:tcW w:w="2126" w:type="dxa"/>
            <w:shd w:val="clear" w:color="auto" w:fill="auto"/>
          </w:tcPr>
          <w:p w14:paraId="7CA12AA9" w14:textId="6F0159CB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DEEA28F" w14:textId="55DD3402" w:rsidR="004B389C" w:rsidRPr="00715D1F" w:rsidRDefault="00400687" w:rsidP="004B389C">
            <w:pPr>
              <w:jc w:val="center"/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56DF29E1" w14:textId="7881C85E" w:rsidR="004B389C" w:rsidRPr="00035CD4" w:rsidRDefault="004B389C" w:rsidP="004B389C">
            <w:pPr>
              <w:jc w:val="center"/>
              <w:rPr>
                <w:sz w:val="16"/>
                <w:szCs w:val="16"/>
                <w:lang w:val="en-US"/>
              </w:rPr>
            </w:pPr>
            <w:r w:rsidRPr="00035CD4">
              <w:rPr>
                <w:sz w:val="16"/>
                <w:szCs w:val="16"/>
                <w:lang w:val="en-US"/>
              </w:rPr>
              <w:t>1,00000</w:t>
            </w:r>
          </w:p>
        </w:tc>
      </w:tr>
      <w:tr w:rsidR="004B389C" w:rsidRPr="00A737AF" w14:paraId="6950718B" w14:textId="77777777" w:rsidTr="00695C5E">
        <w:tc>
          <w:tcPr>
            <w:tcW w:w="978" w:type="dxa"/>
            <w:shd w:val="clear" w:color="auto" w:fill="auto"/>
          </w:tcPr>
          <w:p w14:paraId="109E8A73" w14:textId="766A5738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2D320677" w14:textId="482F5D4A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ValutaOmregningDato</w:t>
            </w:r>
          </w:p>
        </w:tc>
        <w:tc>
          <w:tcPr>
            <w:tcW w:w="2126" w:type="dxa"/>
            <w:shd w:val="clear" w:color="auto" w:fill="auto"/>
          </w:tcPr>
          <w:p w14:paraId="732ECEE8" w14:textId="091BFBCB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65C485A7" w14:textId="15CCD79C" w:rsidR="004B389C" w:rsidRPr="005013F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3F483CBF" w14:textId="4A00A12B" w:rsidR="004B389C" w:rsidRPr="005F3AB5" w:rsidRDefault="004B389C" w:rsidP="004B389C">
            <w:pPr>
              <w:jc w:val="center"/>
              <w:rPr>
                <w:sz w:val="16"/>
                <w:szCs w:val="16"/>
                <w:lang w:val="en-US"/>
              </w:rPr>
            </w:pPr>
            <w:r w:rsidRPr="005F3AB5">
              <w:rPr>
                <w:sz w:val="16"/>
                <w:szCs w:val="16"/>
                <w:lang w:val="en-US"/>
              </w:rPr>
              <w:t>25022022</w:t>
            </w:r>
          </w:p>
        </w:tc>
      </w:tr>
      <w:tr w:rsidR="004B389C" w:rsidRPr="00A737AF" w14:paraId="28A94035" w14:textId="77777777" w:rsidTr="00695C5E">
        <w:tc>
          <w:tcPr>
            <w:tcW w:w="978" w:type="dxa"/>
            <w:shd w:val="clear" w:color="auto" w:fill="auto"/>
          </w:tcPr>
          <w:p w14:paraId="4E20C18E" w14:textId="7FF797F4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59AE392E" w14:textId="5C1AC688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ReferenceFelt</w:t>
            </w:r>
          </w:p>
        </w:tc>
        <w:tc>
          <w:tcPr>
            <w:tcW w:w="2126" w:type="dxa"/>
            <w:shd w:val="clear" w:color="auto" w:fill="auto"/>
          </w:tcPr>
          <w:p w14:paraId="0BD47653" w14:textId="40551BE6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0CC151B" w14:textId="6E784639" w:rsidR="004B389C" w:rsidRPr="005013F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14:paraId="6052AD89" w14:textId="507F689E" w:rsidR="004B389C" w:rsidRPr="005013F4" w:rsidRDefault="004B389C" w:rsidP="004B389C">
            <w:pPr>
              <w:jc w:val="center"/>
            </w:pPr>
          </w:p>
        </w:tc>
      </w:tr>
      <w:tr w:rsidR="004B389C" w:rsidRPr="0037027A" w14:paraId="2D97DED7" w14:textId="77777777" w:rsidTr="00695C5E">
        <w:tc>
          <w:tcPr>
            <w:tcW w:w="978" w:type="dxa"/>
            <w:shd w:val="clear" w:color="auto" w:fill="auto"/>
          </w:tcPr>
          <w:p w14:paraId="0010F9DD" w14:textId="42A0441D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264E4723" w14:textId="0A3F49C5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ReferenceFelt1</w:t>
            </w:r>
          </w:p>
        </w:tc>
        <w:tc>
          <w:tcPr>
            <w:tcW w:w="2126" w:type="dxa"/>
            <w:shd w:val="clear" w:color="auto" w:fill="auto"/>
          </w:tcPr>
          <w:p w14:paraId="240BD7DE" w14:textId="457176C3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5653211" w14:textId="172AEEA6" w:rsidR="004B389C" w:rsidRPr="005013F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14:paraId="463EAEE3" w14:textId="6AD73F32" w:rsidR="004B389C" w:rsidRPr="005013F4" w:rsidRDefault="004B389C" w:rsidP="004B389C">
            <w:pPr>
              <w:jc w:val="center"/>
            </w:pPr>
          </w:p>
        </w:tc>
      </w:tr>
      <w:tr w:rsidR="004B389C" w:rsidRPr="00673377" w14:paraId="7B9C809A" w14:textId="77777777" w:rsidTr="00695C5E">
        <w:tc>
          <w:tcPr>
            <w:tcW w:w="978" w:type="dxa"/>
            <w:shd w:val="clear" w:color="auto" w:fill="auto"/>
          </w:tcPr>
          <w:p w14:paraId="364CA942" w14:textId="59C779F4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14:paraId="360629EF" w14:textId="38FDAF6F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ReferenceFelt2</w:t>
            </w:r>
          </w:p>
        </w:tc>
        <w:tc>
          <w:tcPr>
            <w:tcW w:w="2126" w:type="dxa"/>
            <w:shd w:val="clear" w:color="auto" w:fill="auto"/>
          </w:tcPr>
          <w:p w14:paraId="25839150" w14:textId="6BBA9D2E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36A7B96" w14:textId="6512062F" w:rsidR="004B389C" w:rsidRPr="005013F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14:paraId="6713F4F1" w14:textId="76B230C9" w:rsidR="004B389C" w:rsidRPr="005013F4" w:rsidRDefault="004B389C" w:rsidP="004B389C">
            <w:pPr>
              <w:jc w:val="center"/>
            </w:pPr>
          </w:p>
        </w:tc>
      </w:tr>
      <w:tr w:rsidR="004B389C" w:rsidRPr="00673377" w14:paraId="116C11FB" w14:textId="77777777" w:rsidTr="00695C5E">
        <w:tc>
          <w:tcPr>
            <w:tcW w:w="978" w:type="dxa"/>
            <w:shd w:val="clear" w:color="auto" w:fill="auto"/>
          </w:tcPr>
          <w:p w14:paraId="3DFE8D54" w14:textId="5D3D06C6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14:paraId="6980B33E" w14:textId="773FF6E2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ReferenceFeltAlternativ</w:t>
            </w:r>
          </w:p>
        </w:tc>
        <w:tc>
          <w:tcPr>
            <w:tcW w:w="2126" w:type="dxa"/>
            <w:shd w:val="clear" w:color="auto" w:fill="auto"/>
          </w:tcPr>
          <w:p w14:paraId="096948AA" w14:textId="5546917A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27154DE4" w14:textId="7F841588" w:rsidR="004B389C" w:rsidRPr="005013F4" w:rsidRDefault="004B389C" w:rsidP="004B389C">
            <w:pPr>
              <w:jc w:val="center"/>
            </w:pPr>
            <w:r w:rsidRPr="00AD2BB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14:paraId="7759FD24" w14:textId="44298931" w:rsidR="004B389C" w:rsidRPr="005013F4" w:rsidRDefault="004B389C" w:rsidP="004B389C">
            <w:pPr>
              <w:jc w:val="center"/>
            </w:pPr>
          </w:p>
        </w:tc>
      </w:tr>
      <w:tr w:rsidR="004B389C" w:rsidRPr="00673377" w14:paraId="73F3A622" w14:textId="77777777" w:rsidTr="00695C5E">
        <w:tc>
          <w:tcPr>
            <w:tcW w:w="978" w:type="dxa"/>
            <w:shd w:val="clear" w:color="auto" w:fill="auto"/>
          </w:tcPr>
          <w:p w14:paraId="79FA7663" w14:textId="071F6DD1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189CBA9D" w14:textId="6BEF39D4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DebetKreditMarkering</w:t>
            </w:r>
          </w:p>
        </w:tc>
        <w:tc>
          <w:tcPr>
            <w:tcW w:w="2126" w:type="dxa"/>
            <w:shd w:val="clear" w:color="auto" w:fill="auto"/>
          </w:tcPr>
          <w:p w14:paraId="4FAFDC3F" w14:textId="301B6C14" w:rsidR="004B389C" w:rsidRPr="00715D1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28A1341B" w14:textId="093B082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B58B3C5" w14:textId="37CFE01F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D</w:t>
            </w:r>
          </w:p>
        </w:tc>
      </w:tr>
      <w:tr w:rsidR="004B389C" w:rsidRPr="00673377" w14:paraId="146689CE" w14:textId="77777777" w:rsidTr="00695C5E">
        <w:tc>
          <w:tcPr>
            <w:tcW w:w="978" w:type="dxa"/>
            <w:shd w:val="clear" w:color="auto" w:fill="auto"/>
          </w:tcPr>
          <w:p w14:paraId="653960A2" w14:textId="22FA7034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14:paraId="653D1179" w14:textId="538A726D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Beloeb</w:t>
            </w:r>
          </w:p>
        </w:tc>
        <w:tc>
          <w:tcPr>
            <w:tcW w:w="2126" w:type="dxa"/>
            <w:shd w:val="clear" w:color="auto" w:fill="auto"/>
          </w:tcPr>
          <w:p w14:paraId="72D43B00" w14:textId="270E169B" w:rsidR="004B389C" w:rsidRPr="00715D1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52E86C5B" w14:textId="38B4A2D9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14:paraId="3991B48D" w14:textId="17DA0633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5429,20</w:t>
            </w:r>
          </w:p>
        </w:tc>
      </w:tr>
      <w:tr w:rsidR="004B389C" w:rsidRPr="00673377" w14:paraId="04A3D969" w14:textId="77777777" w:rsidTr="00695C5E">
        <w:tc>
          <w:tcPr>
            <w:tcW w:w="978" w:type="dxa"/>
            <w:shd w:val="clear" w:color="auto" w:fill="auto"/>
          </w:tcPr>
          <w:p w14:paraId="3CC15C55" w14:textId="676D3F80" w:rsidR="004B389C" w:rsidRPr="005013F4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2126" w:type="dxa"/>
            <w:shd w:val="clear" w:color="auto" w:fill="auto"/>
          </w:tcPr>
          <w:p w14:paraId="61000111" w14:textId="0154958B" w:rsidR="004B389C" w:rsidRPr="005013F4" w:rsidRDefault="004B389C" w:rsidP="00222D37">
            <w:r w:rsidRPr="00AA6A0F">
              <w:rPr>
                <w:sz w:val="16"/>
                <w:szCs w:val="16"/>
                <w:lang w:val="en-US"/>
              </w:rPr>
              <w:t>Valoerdato</w:t>
            </w:r>
          </w:p>
        </w:tc>
        <w:tc>
          <w:tcPr>
            <w:tcW w:w="2126" w:type="dxa"/>
            <w:shd w:val="clear" w:color="auto" w:fill="auto"/>
          </w:tcPr>
          <w:p w14:paraId="5835E15C" w14:textId="7DA9D5ED" w:rsidR="004B389C" w:rsidRPr="005013F4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26136DC0" w14:textId="04D84124" w:rsidR="004B389C" w:rsidRPr="005013F4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526624BB" w14:textId="69C912AB" w:rsidR="004B389C" w:rsidRPr="005013F4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250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202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</w:tr>
      <w:tr w:rsidR="004B389C" w:rsidRPr="00673377" w14:paraId="7BD7F492" w14:textId="77777777" w:rsidTr="00695C5E">
        <w:tc>
          <w:tcPr>
            <w:tcW w:w="978" w:type="dxa"/>
            <w:shd w:val="clear" w:color="auto" w:fill="auto"/>
          </w:tcPr>
          <w:p w14:paraId="1CD848D2" w14:textId="166F60AC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306E5231" w14:textId="24F9B616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Posteringstekst</w:t>
            </w:r>
          </w:p>
        </w:tc>
        <w:tc>
          <w:tcPr>
            <w:tcW w:w="2126" w:type="dxa"/>
            <w:shd w:val="clear" w:color="auto" w:fill="auto"/>
          </w:tcPr>
          <w:p w14:paraId="1353FA98" w14:textId="093C4B2F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7C15610" w14:textId="7747C18A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14:paraId="6F0F6A2B" w14:textId="53FBEA08" w:rsidR="004B389C" w:rsidRPr="00715D1F" w:rsidRDefault="004B389C" w:rsidP="004B389C">
            <w:pPr>
              <w:jc w:val="center"/>
            </w:pPr>
          </w:p>
        </w:tc>
      </w:tr>
      <w:tr w:rsidR="004B389C" w:rsidRPr="00673377" w14:paraId="29670B46" w14:textId="77777777" w:rsidTr="00695C5E">
        <w:tc>
          <w:tcPr>
            <w:tcW w:w="978" w:type="dxa"/>
            <w:shd w:val="clear" w:color="auto" w:fill="auto"/>
          </w:tcPr>
          <w:p w14:paraId="26CE72E3" w14:textId="2995D473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2126" w:type="dxa"/>
            <w:shd w:val="clear" w:color="auto" w:fill="auto"/>
          </w:tcPr>
          <w:p w14:paraId="591A2D07" w14:textId="1ACB3380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Artskonto</w:t>
            </w:r>
          </w:p>
        </w:tc>
        <w:tc>
          <w:tcPr>
            <w:tcW w:w="2126" w:type="dxa"/>
            <w:shd w:val="clear" w:color="auto" w:fill="auto"/>
          </w:tcPr>
          <w:p w14:paraId="5C3E5915" w14:textId="6285FBE4" w:rsidR="004B389C" w:rsidRPr="00715D1F" w:rsidRDefault="004B389C" w:rsidP="004B389C">
            <w:pPr>
              <w:jc w:val="center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 w14:paraId="5EEC57EA" w14:textId="16D8C592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2BF58B51" w14:textId="1AB39D8C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29000000</w:t>
            </w:r>
          </w:p>
        </w:tc>
      </w:tr>
      <w:tr w:rsidR="004B389C" w:rsidRPr="00673377" w14:paraId="1A39ED58" w14:textId="77777777" w:rsidTr="00695C5E">
        <w:tc>
          <w:tcPr>
            <w:tcW w:w="978" w:type="dxa"/>
            <w:shd w:val="clear" w:color="auto" w:fill="auto"/>
          </w:tcPr>
          <w:p w14:paraId="71283FA3" w14:textId="59387806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14:paraId="301E4DCC" w14:textId="00837BC0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Profitcenter</w:t>
            </w:r>
          </w:p>
        </w:tc>
        <w:tc>
          <w:tcPr>
            <w:tcW w:w="2126" w:type="dxa"/>
            <w:shd w:val="clear" w:color="auto" w:fill="auto"/>
          </w:tcPr>
          <w:p w14:paraId="159B4F12" w14:textId="3ACC8352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23535B7" w14:textId="15201E06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4E5A6E98" w14:textId="3AE9A544" w:rsidR="004B389C" w:rsidRPr="00715D1F" w:rsidRDefault="004B389C" w:rsidP="004B389C">
            <w:pPr>
              <w:jc w:val="center"/>
            </w:pPr>
          </w:p>
        </w:tc>
      </w:tr>
      <w:tr w:rsidR="004B389C" w:rsidRPr="00673377" w14:paraId="049DB2BD" w14:textId="77777777" w:rsidTr="00695C5E">
        <w:tc>
          <w:tcPr>
            <w:tcW w:w="978" w:type="dxa"/>
            <w:shd w:val="clear" w:color="auto" w:fill="auto"/>
          </w:tcPr>
          <w:p w14:paraId="3B5305BC" w14:textId="3EA01351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14:paraId="7B0FE30C" w14:textId="4F2F2018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Omkostningssted</w:t>
            </w:r>
          </w:p>
        </w:tc>
        <w:tc>
          <w:tcPr>
            <w:tcW w:w="2126" w:type="dxa"/>
            <w:shd w:val="clear" w:color="auto" w:fill="auto"/>
          </w:tcPr>
          <w:p w14:paraId="2B8636D3" w14:textId="3B30EC32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56F2130B" w14:textId="0C2C9790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1FD17766" w14:textId="10FE125D" w:rsidR="004B389C" w:rsidRPr="00715D1F" w:rsidRDefault="004B389C" w:rsidP="004B389C">
            <w:pPr>
              <w:jc w:val="center"/>
            </w:pPr>
            <w:r>
              <w:t>1000130010</w:t>
            </w:r>
          </w:p>
        </w:tc>
      </w:tr>
      <w:tr w:rsidR="004B389C" w:rsidRPr="00673377" w14:paraId="6F36F827" w14:textId="77777777" w:rsidTr="00695C5E">
        <w:tc>
          <w:tcPr>
            <w:tcW w:w="978" w:type="dxa"/>
            <w:shd w:val="clear" w:color="auto" w:fill="auto"/>
          </w:tcPr>
          <w:p w14:paraId="7C341604" w14:textId="304F0C4A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14:paraId="753D8718" w14:textId="5DEF28C6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StatistiskInternOrdre</w:t>
            </w:r>
          </w:p>
        </w:tc>
        <w:tc>
          <w:tcPr>
            <w:tcW w:w="2126" w:type="dxa"/>
            <w:shd w:val="clear" w:color="auto" w:fill="auto"/>
          </w:tcPr>
          <w:p w14:paraId="5474966F" w14:textId="5F595E45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7BBFDC3" w14:textId="25BF1873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2202E8B9" w14:textId="3A912539" w:rsidR="004B389C" w:rsidRPr="00715D1F" w:rsidRDefault="004B389C" w:rsidP="004B389C">
            <w:pPr>
              <w:jc w:val="center"/>
            </w:pPr>
          </w:p>
        </w:tc>
      </w:tr>
      <w:tr w:rsidR="004B389C" w:rsidRPr="00673377" w14:paraId="32C8FC56" w14:textId="77777777" w:rsidTr="00695C5E">
        <w:tc>
          <w:tcPr>
            <w:tcW w:w="978" w:type="dxa"/>
            <w:shd w:val="clear" w:color="auto" w:fill="auto"/>
          </w:tcPr>
          <w:p w14:paraId="3829B744" w14:textId="3C2840BF" w:rsidR="004B389C" w:rsidRPr="00715D1F" w:rsidRDefault="004B389C" w:rsidP="004B389C">
            <w:pPr>
              <w:rPr>
                <w:rFonts w:cs="Arial"/>
                <w:sz w:val="20"/>
              </w:rPr>
            </w:pPr>
            <w:r w:rsidRPr="00AD2BB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14:paraId="336878CE" w14:textId="3AFC1EC7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PSPElement</w:t>
            </w:r>
          </w:p>
        </w:tc>
        <w:tc>
          <w:tcPr>
            <w:tcW w:w="2126" w:type="dxa"/>
            <w:shd w:val="clear" w:color="auto" w:fill="auto"/>
          </w:tcPr>
          <w:p w14:paraId="49EF4D27" w14:textId="5FE39740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C6FB498" w14:textId="2F19C2E7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14:paraId="64702CD8" w14:textId="77AFC917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XG-0000000001-00001</w:t>
            </w:r>
          </w:p>
        </w:tc>
      </w:tr>
      <w:tr w:rsidR="004B389C" w:rsidRPr="00673377" w14:paraId="7B1C229B" w14:textId="77777777" w:rsidTr="00695C5E">
        <w:tc>
          <w:tcPr>
            <w:tcW w:w="978" w:type="dxa"/>
            <w:shd w:val="clear" w:color="auto" w:fill="auto"/>
          </w:tcPr>
          <w:p w14:paraId="27A984B7" w14:textId="50EE9AA9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14:paraId="2D552E8F" w14:textId="753592E1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Netvaerk</w:t>
            </w:r>
          </w:p>
        </w:tc>
        <w:tc>
          <w:tcPr>
            <w:tcW w:w="2126" w:type="dxa"/>
            <w:shd w:val="clear" w:color="auto" w:fill="auto"/>
          </w:tcPr>
          <w:p w14:paraId="37E7E1C4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55CCF06C" w14:textId="0A56EA91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32303F5E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68D6A582" w14:textId="77777777" w:rsidTr="00695C5E">
        <w:tc>
          <w:tcPr>
            <w:tcW w:w="978" w:type="dxa"/>
            <w:shd w:val="clear" w:color="auto" w:fill="auto"/>
          </w:tcPr>
          <w:p w14:paraId="162B4C6C" w14:textId="3B9F92FD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14:paraId="161F8382" w14:textId="2350B2BB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Aktivitet</w:t>
            </w:r>
          </w:p>
        </w:tc>
        <w:tc>
          <w:tcPr>
            <w:tcW w:w="2126" w:type="dxa"/>
            <w:shd w:val="clear" w:color="auto" w:fill="auto"/>
          </w:tcPr>
          <w:p w14:paraId="5204D583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E7FE0C7" w14:textId="43717D90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ADEF222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4650687E" w14:textId="77777777" w:rsidTr="00695C5E">
        <w:tc>
          <w:tcPr>
            <w:tcW w:w="978" w:type="dxa"/>
            <w:shd w:val="clear" w:color="auto" w:fill="auto"/>
          </w:tcPr>
          <w:p w14:paraId="0A39E5A8" w14:textId="0F4D36B5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6A2C012C" w14:textId="69E58679" w:rsidR="004B389C" w:rsidRPr="00715D1F" w:rsidRDefault="004B389C" w:rsidP="00222D37">
            <w:r w:rsidRPr="00AA6A0F">
              <w:rPr>
                <w:rFonts w:eastAsia="Verdana" w:cs="Verdana"/>
                <w:sz w:val="16"/>
                <w:szCs w:val="16"/>
                <w:lang w:val="en-US"/>
              </w:rPr>
              <w:t>Allokering</w:t>
            </w:r>
          </w:p>
        </w:tc>
        <w:tc>
          <w:tcPr>
            <w:tcW w:w="2126" w:type="dxa"/>
            <w:shd w:val="clear" w:color="auto" w:fill="auto"/>
          </w:tcPr>
          <w:p w14:paraId="3535D618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6D6319C7" w14:textId="73EAE2B0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14:paraId="0DE0D6F1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37536CBC" w14:textId="77777777" w:rsidTr="00695C5E">
        <w:tc>
          <w:tcPr>
            <w:tcW w:w="978" w:type="dxa"/>
            <w:shd w:val="clear" w:color="auto" w:fill="auto"/>
          </w:tcPr>
          <w:p w14:paraId="366B8D85" w14:textId="2F264413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14:paraId="5721049A" w14:textId="2564C84B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ReferenceNoegle1</w:t>
            </w:r>
          </w:p>
        </w:tc>
        <w:tc>
          <w:tcPr>
            <w:tcW w:w="2126" w:type="dxa"/>
            <w:shd w:val="clear" w:color="auto" w:fill="auto"/>
          </w:tcPr>
          <w:p w14:paraId="28BA6741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2180441" w14:textId="150770ED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3E67EAB6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21F9F0F1" w14:textId="77777777" w:rsidTr="00695C5E">
        <w:tc>
          <w:tcPr>
            <w:tcW w:w="978" w:type="dxa"/>
            <w:shd w:val="clear" w:color="auto" w:fill="auto"/>
          </w:tcPr>
          <w:p w14:paraId="066829BC" w14:textId="432CB3DB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14:paraId="6515C778" w14:textId="2664B426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ReferenceNoegle2</w:t>
            </w:r>
          </w:p>
        </w:tc>
        <w:tc>
          <w:tcPr>
            <w:tcW w:w="2126" w:type="dxa"/>
            <w:shd w:val="clear" w:color="auto" w:fill="auto"/>
          </w:tcPr>
          <w:p w14:paraId="0F922CF3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5D31E65" w14:textId="5983F8A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3F420AC4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5D262DC5" w14:textId="77777777" w:rsidTr="00695C5E">
        <w:tc>
          <w:tcPr>
            <w:tcW w:w="978" w:type="dxa"/>
            <w:shd w:val="clear" w:color="auto" w:fill="auto"/>
          </w:tcPr>
          <w:p w14:paraId="4C2600EA" w14:textId="0AB9E2BC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 w:rsidRPr="00AD2BB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126" w:type="dxa"/>
            <w:shd w:val="clear" w:color="auto" w:fill="auto"/>
          </w:tcPr>
          <w:p w14:paraId="68FDFC61" w14:textId="005FD38D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ReferenceNoegle3</w:t>
            </w:r>
          </w:p>
        </w:tc>
        <w:tc>
          <w:tcPr>
            <w:tcW w:w="2126" w:type="dxa"/>
            <w:shd w:val="clear" w:color="auto" w:fill="auto"/>
          </w:tcPr>
          <w:p w14:paraId="72C7FA3D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CD7F0AA" w14:textId="36E72697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14:paraId="0338A95D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75F36469" w14:textId="77777777" w:rsidTr="00695C5E">
        <w:tc>
          <w:tcPr>
            <w:tcW w:w="978" w:type="dxa"/>
            <w:shd w:val="clear" w:color="auto" w:fill="auto"/>
          </w:tcPr>
          <w:p w14:paraId="2D9F36D5" w14:textId="4F65B88D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50075F9F" w14:textId="77436F1B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BetalingsmodtagerNrKode</w:t>
            </w:r>
          </w:p>
        </w:tc>
        <w:tc>
          <w:tcPr>
            <w:tcW w:w="2126" w:type="dxa"/>
            <w:shd w:val="clear" w:color="auto" w:fill="auto"/>
          </w:tcPr>
          <w:p w14:paraId="45EC3339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175F118" w14:textId="5CC0355D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4AEE1F5" w14:textId="63D6248B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11</w:t>
            </w:r>
          </w:p>
        </w:tc>
      </w:tr>
      <w:tr w:rsidR="004B389C" w:rsidRPr="00673377" w14:paraId="441BF3A9" w14:textId="77777777" w:rsidTr="00695C5E">
        <w:tc>
          <w:tcPr>
            <w:tcW w:w="978" w:type="dxa"/>
            <w:shd w:val="clear" w:color="auto" w:fill="auto"/>
          </w:tcPr>
          <w:p w14:paraId="2D2DD6F1" w14:textId="38F76324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2126" w:type="dxa"/>
            <w:shd w:val="clear" w:color="auto" w:fill="auto"/>
          </w:tcPr>
          <w:p w14:paraId="529B96E5" w14:textId="710A696D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BetalingsmodtagerNr</w:t>
            </w:r>
          </w:p>
        </w:tc>
        <w:tc>
          <w:tcPr>
            <w:tcW w:w="2126" w:type="dxa"/>
            <w:shd w:val="clear" w:color="auto" w:fill="auto"/>
          </w:tcPr>
          <w:p w14:paraId="35F8A3A3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EAA72E4" w14:textId="54CC07B3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0C066408" w14:textId="24EE1787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12345678</w:t>
            </w:r>
          </w:p>
        </w:tc>
      </w:tr>
      <w:tr w:rsidR="004B389C" w:rsidRPr="00673377" w14:paraId="54F27C1C" w14:textId="77777777" w:rsidTr="00695C5E">
        <w:tc>
          <w:tcPr>
            <w:tcW w:w="978" w:type="dxa"/>
            <w:shd w:val="clear" w:color="auto" w:fill="auto"/>
          </w:tcPr>
          <w:p w14:paraId="763BD3D6" w14:textId="6083939D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14:paraId="703A9E1E" w14:textId="377B642C" w:rsidR="004B389C" w:rsidRPr="00715D1F" w:rsidRDefault="004B389C" w:rsidP="00222D37">
            <w:r w:rsidRPr="00AA6A0F">
              <w:rPr>
                <w:sz w:val="16"/>
                <w:szCs w:val="16"/>
              </w:rPr>
              <w:t>YdelsesmodtagerNrKode</w:t>
            </w:r>
          </w:p>
        </w:tc>
        <w:tc>
          <w:tcPr>
            <w:tcW w:w="2126" w:type="dxa"/>
            <w:shd w:val="clear" w:color="auto" w:fill="auto"/>
          </w:tcPr>
          <w:p w14:paraId="13D0DBF6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E9337F8" w14:textId="325052D7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00D70980" w14:textId="25622035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02</w:t>
            </w:r>
          </w:p>
        </w:tc>
      </w:tr>
      <w:tr w:rsidR="004B389C" w:rsidRPr="00673377" w14:paraId="73517BE6" w14:textId="77777777" w:rsidTr="00695C5E">
        <w:tc>
          <w:tcPr>
            <w:tcW w:w="978" w:type="dxa"/>
            <w:shd w:val="clear" w:color="auto" w:fill="auto"/>
          </w:tcPr>
          <w:p w14:paraId="3BC359DF" w14:textId="751EB22F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</w:t>
            </w:r>
          </w:p>
        </w:tc>
        <w:tc>
          <w:tcPr>
            <w:tcW w:w="2126" w:type="dxa"/>
            <w:shd w:val="clear" w:color="auto" w:fill="auto"/>
          </w:tcPr>
          <w:p w14:paraId="505B99DA" w14:textId="13BEC347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YdelsesmodtagerNr</w:t>
            </w:r>
          </w:p>
        </w:tc>
        <w:tc>
          <w:tcPr>
            <w:tcW w:w="2126" w:type="dxa"/>
            <w:shd w:val="clear" w:color="auto" w:fill="auto"/>
          </w:tcPr>
          <w:p w14:paraId="652A11DD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9FC4B0A" w14:textId="4E86E2C3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7ED78CDB" w14:textId="407A6240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3101824844</w:t>
            </w:r>
          </w:p>
        </w:tc>
      </w:tr>
      <w:tr w:rsidR="004B389C" w:rsidRPr="00673377" w14:paraId="7CE1E015" w14:textId="77777777" w:rsidTr="00695C5E">
        <w:tc>
          <w:tcPr>
            <w:tcW w:w="978" w:type="dxa"/>
            <w:shd w:val="clear" w:color="auto" w:fill="auto"/>
          </w:tcPr>
          <w:p w14:paraId="6F54E05B" w14:textId="54381C90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54</w:t>
            </w:r>
          </w:p>
        </w:tc>
        <w:tc>
          <w:tcPr>
            <w:tcW w:w="2126" w:type="dxa"/>
            <w:shd w:val="clear" w:color="auto" w:fill="auto"/>
          </w:tcPr>
          <w:p w14:paraId="262FF7CC" w14:textId="185645B9" w:rsidR="004B389C" w:rsidRPr="00715D1F" w:rsidRDefault="004B389C" w:rsidP="00222D37">
            <w:r w:rsidRPr="00AA6A0F">
              <w:rPr>
                <w:sz w:val="16"/>
                <w:szCs w:val="16"/>
              </w:rPr>
              <w:t>OplysningspligtNrKode</w:t>
            </w:r>
          </w:p>
        </w:tc>
        <w:tc>
          <w:tcPr>
            <w:tcW w:w="2126" w:type="dxa"/>
            <w:shd w:val="clear" w:color="auto" w:fill="auto"/>
          </w:tcPr>
          <w:p w14:paraId="194226F3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9DD09F4" w14:textId="27B638D2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4FD388AB" w14:textId="36DA235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0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</w:tr>
      <w:tr w:rsidR="004B389C" w:rsidRPr="00673377" w14:paraId="5574B8C6" w14:textId="77777777" w:rsidTr="00695C5E">
        <w:tc>
          <w:tcPr>
            <w:tcW w:w="978" w:type="dxa"/>
            <w:shd w:val="clear" w:color="auto" w:fill="auto"/>
          </w:tcPr>
          <w:p w14:paraId="59470ABD" w14:textId="02358C45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2126" w:type="dxa"/>
            <w:shd w:val="clear" w:color="auto" w:fill="auto"/>
          </w:tcPr>
          <w:p w14:paraId="1573CAFB" w14:textId="40BD9642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OplysningspligtNr</w:t>
            </w:r>
          </w:p>
        </w:tc>
        <w:tc>
          <w:tcPr>
            <w:tcW w:w="2126" w:type="dxa"/>
            <w:shd w:val="clear" w:color="auto" w:fill="auto"/>
          </w:tcPr>
          <w:p w14:paraId="163EBC41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7FC8BE82" w14:textId="14AE8BEF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53418A92" w14:textId="6E18C1FF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3103829819</w:t>
            </w:r>
          </w:p>
        </w:tc>
      </w:tr>
      <w:tr w:rsidR="004B389C" w:rsidRPr="00673377" w14:paraId="6778EED7" w14:textId="77777777" w:rsidTr="00695C5E">
        <w:tc>
          <w:tcPr>
            <w:tcW w:w="978" w:type="dxa"/>
            <w:shd w:val="clear" w:color="auto" w:fill="auto"/>
          </w:tcPr>
          <w:p w14:paraId="15662866" w14:textId="1443EC9E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14:paraId="0B289B03" w14:textId="443A49D4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OplysningspligtKode</w:t>
            </w:r>
          </w:p>
        </w:tc>
        <w:tc>
          <w:tcPr>
            <w:tcW w:w="2126" w:type="dxa"/>
            <w:shd w:val="clear" w:color="auto" w:fill="auto"/>
          </w:tcPr>
          <w:p w14:paraId="2FCF8048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6791ADB" w14:textId="073B19C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F080F16" w14:textId="1BD71B25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H</w:t>
            </w:r>
          </w:p>
        </w:tc>
      </w:tr>
      <w:tr w:rsidR="004B389C" w:rsidRPr="00673377" w14:paraId="44481137" w14:textId="77777777" w:rsidTr="00695C5E">
        <w:tc>
          <w:tcPr>
            <w:tcW w:w="978" w:type="dxa"/>
            <w:shd w:val="clear" w:color="auto" w:fill="auto"/>
          </w:tcPr>
          <w:p w14:paraId="7A1FC37F" w14:textId="7F949649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2126" w:type="dxa"/>
            <w:shd w:val="clear" w:color="auto" w:fill="auto"/>
          </w:tcPr>
          <w:p w14:paraId="2F9BD97F" w14:textId="0B2F1A6B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DataleverandoerIdent</w:t>
            </w:r>
          </w:p>
        </w:tc>
        <w:tc>
          <w:tcPr>
            <w:tcW w:w="2126" w:type="dxa"/>
            <w:shd w:val="clear" w:color="auto" w:fill="auto"/>
          </w:tcPr>
          <w:p w14:paraId="08F3A871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691BF96" w14:textId="0158CBDA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06F8A60" w14:textId="2EFEF70E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ABC</w:t>
            </w:r>
            <w:r>
              <w:rPr>
                <w:rFonts w:eastAsia="Verdana" w:cs="Verdana"/>
                <w:sz w:val="16"/>
                <w:szCs w:val="16"/>
                <w:lang w:val="en-US"/>
              </w:rPr>
              <w:t>D</w:t>
            </w: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 xml:space="preserve"> </w:t>
            </w:r>
          </w:p>
        </w:tc>
      </w:tr>
      <w:tr w:rsidR="004B389C" w:rsidRPr="00673377" w14:paraId="04C29570" w14:textId="77777777" w:rsidTr="00695C5E">
        <w:tc>
          <w:tcPr>
            <w:tcW w:w="978" w:type="dxa"/>
            <w:shd w:val="clear" w:color="auto" w:fill="auto"/>
          </w:tcPr>
          <w:p w14:paraId="3DAA3CF0" w14:textId="48E840B2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14:paraId="46F0A113" w14:textId="29152A87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AftaleIndholdArt</w:t>
            </w:r>
          </w:p>
        </w:tc>
        <w:tc>
          <w:tcPr>
            <w:tcW w:w="2126" w:type="dxa"/>
            <w:shd w:val="clear" w:color="auto" w:fill="auto"/>
          </w:tcPr>
          <w:p w14:paraId="1860203C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AC15877" w14:textId="4691148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66BAFB0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0A5EAF38" w14:textId="77777777" w:rsidTr="00695C5E">
        <w:tc>
          <w:tcPr>
            <w:tcW w:w="978" w:type="dxa"/>
            <w:shd w:val="clear" w:color="auto" w:fill="auto"/>
          </w:tcPr>
          <w:p w14:paraId="7B21E2EC" w14:textId="4BB80E83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59</w:t>
            </w:r>
          </w:p>
        </w:tc>
        <w:tc>
          <w:tcPr>
            <w:tcW w:w="2126" w:type="dxa"/>
            <w:shd w:val="clear" w:color="auto" w:fill="auto"/>
          </w:tcPr>
          <w:p w14:paraId="5E0B7670" w14:textId="2C0D449A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AftaleKontoType</w:t>
            </w:r>
          </w:p>
        </w:tc>
        <w:tc>
          <w:tcPr>
            <w:tcW w:w="2126" w:type="dxa"/>
            <w:shd w:val="clear" w:color="auto" w:fill="auto"/>
          </w:tcPr>
          <w:p w14:paraId="78CB8685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2F4825F" w14:textId="46CD70EF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693A3945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3578DA8E" w14:textId="77777777" w:rsidTr="00695C5E">
        <w:tc>
          <w:tcPr>
            <w:tcW w:w="978" w:type="dxa"/>
            <w:shd w:val="clear" w:color="auto" w:fill="auto"/>
          </w:tcPr>
          <w:p w14:paraId="0C8C44C9" w14:textId="114CABE5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14:paraId="7C378E6F" w14:textId="140D8D55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YdelsesperiodeFra</w:t>
            </w:r>
          </w:p>
        </w:tc>
        <w:tc>
          <w:tcPr>
            <w:tcW w:w="2126" w:type="dxa"/>
            <w:shd w:val="clear" w:color="auto" w:fill="auto"/>
          </w:tcPr>
          <w:p w14:paraId="7A603A19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58A1C1FF" w14:textId="527269B9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509C49A6" w14:textId="10FDC45E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01022022</w:t>
            </w:r>
          </w:p>
        </w:tc>
      </w:tr>
      <w:tr w:rsidR="004B389C" w:rsidRPr="00673377" w14:paraId="06C06B86" w14:textId="77777777" w:rsidTr="00695C5E">
        <w:tc>
          <w:tcPr>
            <w:tcW w:w="978" w:type="dxa"/>
            <w:shd w:val="clear" w:color="auto" w:fill="auto"/>
          </w:tcPr>
          <w:p w14:paraId="3E1DBD17" w14:textId="38C8B9DD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2126" w:type="dxa"/>
            <w:shd w:val="clear" w:color="auto" w:fill="auto"/>
          </w:tcPr>
          <w:p w14:paraId="15EC036F" w14:textId="66F3B0FF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YdelsesperiodeTil</w:t>
            </w:r>
          </w:p>
        </w:tc>
        <w:tc>
          <w:tcPr>
            <w:tcW w:w="2126" w:type="dxa"/>
            <w:shd w:val="clear" w:color="auto" w:fill="auto"/>
          </w:tcPr>
          <w:p w14:paraId="1A4C7844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2AE925D" w14:textId="0A4EC370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7E319C19" w14:textId="768EB6B6" w:rsidR="004B389C" w:rsidRPr="00715D1F" w:rsidRDefault="004B389C" w:rsidP="004B389C">
            <w:pPr>
              <w:jc w:val="center"/>
            </w:pPr>
            <w:r>
              <w:rPr>
                <w:rFonts w:eastAsia="Verdana" w:cs="Verdana"/>
                <w:sz w:val="16"/>
                <w:szCs w:val="16"/>
                <w:lang w:val="en-US"/>
              </w:rPr>
              <w:t>28022022</w:t>
            </w:r>
          </w:p>
        </w:tc>
      </w:tr>
      <w:tr w:rsidR="004B389C" w:rsidRPr="00673377" w14:paraId="789EE99D" w14:textId="77777777" w:rsidTr="00695C5E">
        <w:tc>
          <w:tcPr>
            <w:tcW w:w="978" w:type="dxa"/>
            <w:shd w:val="clear" w:color="auto" w:fill="auto"/>
          </w:tcPr>
          <w:p w14:paraId="31BAE9D8" w14:textId="1BBA2B2D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14:paraId="6AA9DF54" w14:textId="2DDA0C8A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BilagNrDisposition</w:t>
            </w:r>
          </w:p>
        </w:tc>
        <w:tc>
          <w:tcPr>
            <w:tcW w:w="2126" w:type="dxa"/>
            <w:shd w:val="clear" w:color="auto" w:fill="auto"/>
          </w:tcPr>
          <w:p w14:paraId="11E98DE2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7F4CDF3" w14:textId="0AAC6261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158DBB9F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95C5E" w14:paraId="589C4F1E" w14:textId="77777777" w:rsidTr="00695C5E">
        <w:tc>
          <w:tcPr>
            <w:tcW w:w="978" w:type="dxa"/>
            <w:shd w:val="clear" w:color="auto" w:fill="auto"/>
          </w:tcPr>
          <w:p w14:paraId="0CC7A2E1" w14:textId="600E85D1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2126" w:type="dxa"/>
            <w:shd w:val="clear" w:color="auto" w:fill="auto"/>
          </w:tcPr>
          <w:p w14:paraId="61C05B8A" w14:textId="211FE52C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BilagPosDisposition</w:t>
            </w:r>
          </w:p>
        </w:tc>
        <w:tc>
          <w:tcPr>
            <w:tcW w:w="2126" w:type="dxa"/>
            <w:shd w:val="clear" w:color="auto" w:fill="auto"/>
          </w:tcPr>
          <w:p w14:paraId="2B84BA1D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DE4C37A" w14:textId="1246C9AE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6C2BEA19" w14:textId="77777777" w:rsidR="004B389C" w:rsidRPr="00715D1F" w:rsidRDefault="004B389C" w:rsidP="004B389C">
            <w:pPr>
              <w:jc w:val="center"/>
            </w:pPr>
          </w:p>
        </w:tc>
      </w:tr>
      <w:tr w:rsidR="004B389C" w:rsidRPr="00673377" w14:paraId="6820314D" w14:textId="77777777" w:rsidTr="00695C5E">
        <w:tc>
          <w:tcPr>
            <w:tcW w:w="978" w:type="dxa"/>
            <w:shd w:val="clear" w:color="auto" w:fill="auto"/>
          </w:tcPr>
          <w:p w14:paraId="36CFC34A" w14:textId="696E2302" w:rsidR="004B389C" w:rsidRPr="00AD2BB1" w:rsidRDefault="004B389C" w:rsidP="004B389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5B83CE2A" w14:textId="5FA7970F" w:rsidR="004B389C" w:rsidRPr="00715D1F" w:rsidRDefault="004B389C" w:rsidP="00222D37">
            <w:r w:rsidRPr="00AA6A0F">
              <w:rPr>
                <w:sz w:val="16"/>
                <w:szCs w:val="16"/>
                <w:lang w:val="en-US"/>
              </w:rPr>
              <w:t>Foelsomhedskode</w:t>
            </w:r>
          </w:p>
        </w:tc>
        <w:tc>
          <w:tcPr>
            <w:tcW w:w="2126" w:type="dxa"/>
            <w:shd w:val="clear" w:color="auto" w:fill="auto"/>
          </w:tcPr>
          <w:p w14:paraId="6A890AC1" w14:textId="77777777" w:rsidR="004B389C" w:rsidRPr="00715D1F" w:rsidRDefault="004B389C" w:rsidP="004B38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266E84BA" w14:textId="40B3D2A8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8E69BA6" w14:textId="35CDA986" w:rsidR="004B389C" w:rsidRPr="00715D1F" w:rsidRDefault="004B389C" w:rsidP="004B389C">
            <w:pPr>
              <w:jc w:val="center"/>
            </w:pPr>
            <w:r w:rsidRPr="00AD2BB1">
              <w:rPr>
                <w:rFonts w:eastAsia="Verdana" w:cs="Verdana"/>
                <w:i/>
                <w:iCs/>
                <w:sz w:val="16"/>
                <w:szCs w:val="16"/>
                <w:lang w:val="en-US"/>
              </w:rPr>
              <w:t>2</w:t>
            </w:r>
          </w:p>
        </w:tc>
      </w:tr>
    </w:tbl>
    <w:p w14:paraId="30DEAA98" w14:textId="77777777" w:rsidR="00715D1F" w:rsidRDefault="00715D1F" w:rsidP="00715D1F"/>
    <w:p w14:paraId="7ED016DE" w14:textId="6A01F3AB" w:rsidR="008904F9" w:rsidRDefault="008904F9" w:rsidP="008904F9"/>
    <w:p w14:paraId="100A337E" w14:textId="7F2F0B21" w:rsidR="008B0EF4" w:rsidRPr="00386AC0" w:rsidRDefault="005A2FD1" w:rsidP="00A1245E">
      <w:pPr>
        <w:pStyle w:val="Overskrift1"/>
      </w:pPr>
      <w:bookmarkStart w:id="25" w:name="_Toc102555310"/>
      <w:r w:rsidRPr="00AD1109">
        <w:t>Opbygning</w:t>
      </w:r>
      <w:r w:rsidRPr="00386AC0">
        <w:t xml:space="preserve"> </w:t>
      </w:r>
      <w:r w:rsidR="008B0EF4" w:rsidRPr="00386AC0">
        <w:t>af data</w:t>
      </w:r>
      <w:bookmarkEnd w:id="25"/>
    </w:p>
    <w:p w14:paraId="56929B5C" w14:textId="42BB6878" w:rsidR="005A2FD1" w:rsidRPr="006C7EC9" w:rsidRDefault="005A2FD1" w:rsidP="00923AA0">
      <w:pPr>
        <w:pStyle w:val="Overskrift2"/>
        <w:tabs>
          <w:tab w:val="clear" w:pos="2560"/>
          <w:tab w:val="num" w:pos="576"/>
        </w:tabs>
        <w:rPr>
          <w:vanish/>
          <w:specVanish/>
        </w:rPr>
      </w:pPr>
      <w:bookmarkStart w:id="26" w:name="_Toc511742554"/>
      <w:bookmarkStart w:id="27" w:name="_Toc102555311"/>
      <w:r>
        <w:t>Indhold og</w:t>
      </w:r>
      <w:r w:rsidR="00923AA0" w:rsidRPr="0037027A">
        <w:t xml:space="preserve"> validitet af data</w:t>
      </w:r>
      <w:bookmarkStart w:id="28" w:name="_Toc530484198"/>
      <w:bookmarkStart w:id="29" w:name="_Toc530484340"/>
      <w:bookmarkStart w:id="30" w:name="_Toc530487164"/>
      <w:bookmarkEnd w:id="26"/>
      <w:bookmarkEnd w:id="28"/>
      <w:bookmarkEnd w:id="29"/>
      <w:bookmarkEnd w:id="30"/>
      <w:bookmarkEnd w:id="27"/>
    </w:p>
    <w:p w14:paraId="5586F031" w14:textId="2B3B70A3" w:rsidR="00923AA0" w:rsidRDefault="00923AA0" w:rsidP="00AD1109">
      <w:pPr>
        <w:pStyle w:val="Overskrift2"/>
        <w:numPr>
          <w:ilvl w:val="0"/>
          <w:numId w:val="0"/>
        </w:numPr>
        <w:ind w:left="576"/>
      </w:pPr>
    </w:p>
    <w:p w14:paraId="1446A51A" w14:textId="28E68D59" w:rsidR="004C77B1" w:rsidRPr="00C7156C" w:rsidRDefault="004C77B1" w:rsidP="004C77B1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  <w:rPr>
          <w:b/>
        </w:rPr>
      </w:pPr>
      <w:r>
        <w:rPr>
          <w:b/>
        </w:rPr>
        <w:t>01</w:t>
      </w:r>
      <w:r w:rsidRPr="00C7156C">
        <w:rPr>
          <w:b/>
        </w:rPr>
        <w:t xml:space="preserve"> </w:t>
      </w:r>
      <w:r w:rsidR="00253681" w:rsidRPr="00D77583">
        <w:rPr>
          <w:rFonts w:eastAsia="Verdana" w:cs="Verdana"/>
          <w:b/>
          <w:bCs/>
          <w:sz w:val="20"/>
        </w:rPr>
        <w:t>K</w:t>
      </w:r>
      <w:r w:rsidR="0032740A">
        <w:rPr>
          <w:rFonts w:eastAsia="Verdana" w:cs="Verdana"/>
          <w:b/>
          <w:bCs/>
          <w:sz w:val="20"/>
        </w:rPr>
        <w:t>lient</w:t>
      </w:r>
      <w:r w:rsidR="00253681" w:rsidRPr="00D77583">
        <w:rPr>
          <w:rFonts w:eastAsia="Verdana" w:cs="Verdana"/>
          <w:b/>
          <w:bCs/>
          <w:sz w:val="20"/>
        </w:rPr>
        <w:t>Nr</w:t>
      </w:r>
    </w:p>
    <w:p w14:paraId="21BEFFEB" w14:textId="593D8EA4" w:rsidR="000420A8" w:rsidRDefault="0032740A" w:rsidP="006D1E4F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>
        <w:t>Klientnummer</w:t>
      </w:r>
      <w:r w:rsidR="00C452B6">
        <w:t xml:space="preserve"> i KMD Opus Økonomi</w:t>
      </w:r>
      <w:r w:rsidR="002B6462">
        <w:t>.</w:t>
      </w:r>
      <w:r w:rsidR="00A75B30">
        <w:t xml:space="preserve"> </w:t>
      </w:r>
      <w:r w:rsidR="002A34B0">
        <w:t>Hvis klienten er en kommune</w:t>
      </w:r>
      <w:r w:rsidR="00586B62">
        <w:t>,</w:t>
      </w:r>
      <w:r w:rsidR="002A34B0">
        <w:t xml:space="preserve"> så vil </w:t>
      </w:r>
      <w:r w:rsidR="00586B62">
        <w:t>klientnummer altid være identisk med kommunenummer.</w:t>
      </w:r>
    </w:p>
    <w:p w14:paraId="1790F792" w14:textId="503F7779" w:rsidR="004C77B1" w:rsidRDefault="004C77B1" w:rsidP="004C77B1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="009A2B56">
        <w:tab/>
      </w:r>
      <w:r w:rsidRPr="0037027A">
        <w:t>:</w:t>
      </w:r>
      <w:r w:rsidR="00B32ED9">
        <w:tab/>
      </w:r>
      <w:r w:rsidR="00D4603D">
        <w:t>N</w:t>
      </w:r>
      <w:r w:rsidR="003554E9">
        <w:t>umerisk</w:t>
      </w:r>
    </w:p>
    <w:p w14:paraId="69090A4B" w14:textId="77777777" w:rsidR="00E57544" w:rsidRDefault="00E57544" w:rsidP="004C77B1">
      <w:pPr>
        <w:keepLines/>
        <w:tabs>
          <w:tab w:val="left" w:pos="1843"/>
          <w:tab w:val="left" w:pos="2127"/>
        </w:tabs>
        <w:spacing w:after="0" w:line="240" w:lineRule="auto"/>
      </w:pPr>
    </w:p>
    <w:p w14:paraId="1ADCE18D" w14:textId="2736CDDB" w:rsidR="00E57544" w:rsidRPr="009F536D" w:rsidRDefault="00E57544" w:rsidP="005148B5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  <w:rPr>
          <w:b/>
          <w:sz w:val="20"/>
        </w:rPr>
      </w:pPr>
      <w:bookmarkStart w:id="31" w:name="f005"/>
      <w:r w:rsidRPr="009F536D">
        <w:rPr>
          <w:b/>
          <w:szCs w:val="18"/>
        </w:rPr>
        <w:t>0</w:t>
      </w:r>
      <w:bookmarkEnd w:id="31"/>
      <w:r w:rsidRPr="009F536D">
        <w:rPr>
          <w:b/>
          <w:szCs w:val="18"/>
        </w:rPr>
        <w:t>2</w:t>
      </w:r>
      <w:r w:rsidRPr="009F536D">
        <w:rPr>
          <w:b/>
          <w:sz w:val="20"/>
        </w:rPr>
        <w:t xml:space="preserve"> </w:t>
      </w:r>
      <w:r w:rsidR="00253681" w:rsidRPr="00D77583">
        <w:rPr>
          <w:rFonts w:eastAsia="Verdana" w:cs="Verdana"/>
          <w:b/>
          <w:bCs/>
          <w:sz w:val="20"/>
        </w:rPr>
        <w:t>UdtraeksUUID</w:t>
      </w:r>
    </w:p>
    <w:p w14:paraId="26C58CD4" w14:textId="027932B1" w:rsidR="00E57544" w:rsidRDefault="009A58E9" w:rsidP="00E57544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5148B5">
        <w:t xml:space="preserve">Entydig </w:t>
      </w:r>
      <w:r w:rsidR="00F53AFD" w:rsidRPr="005148B5">
        <w:t>identifikation</w:t>
      </w:r>
      <w:r w:rsidR="00F53AFD">
        <w:t xml:space="preserve"> af leverancen</w:t>
      </w:r>
      <w:r w:rsidR="00B868C2">
        <w:t>.</w:t>
      </w:r>
    </w:p>
    <w:p w14:paraId="1E816A99" w14:textId="0F60088E" w:rsidR="009A2B56" w:rsidRDefault="00411110" w:rsidP="00A741DF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27A0B">
        <w:t>Værdisæt</w:t>
      </w:r>
      <w:r w:rsidR="009A2B56" w:rsidRPr="00327A0B">
        <w:tab/>
      </w:r>
      <w:r w:rsidRPr="00327A0B">
        <w:t>:</w:t>
      </w:r>
      <w:r w:rsidR="00C44DEC">
        <w:tab/>
      </w:r>
      <w:r w:rsidR="00A74ADA">
        <w:t>xxxxxxxx</w:t>
      </w:r>
      <w:r w:rsidR="00327A0B" w:rsidRPr="00327A0B">
        <w:t>-</w:t>
      </w:r>
      <w:r w:rsidR="00A74ADA">
        <w:t>xxxx</w:t>
      </w:r>
      <w:r w:rsidR="00327A0B" w:rsidRPr="00327A0B">
        <w:t>-</w:t>
      </w:r>
      <w:r w:rsidR="00A74ADA">
        <w:t>xxxx</w:t>
      </w:r>
      <w:r w:rsidR="00327A0B">
        <w:t>-</w:t>
      </w:r>
      <w:r w:rsidR="00A74ADA">
        <w:t>xxxx</w:t>
      </w:r>
      <w:r w:rsidR="00327A0B">
        <w:t>-</w:t>
      </w:r>
      <w:r w:rsidR="00A74ADA">
        <w:t>xxxxxxxx</w:t>
      </w:r>
    </w:p>
    <w:p w14:paraId="5009E757" w14:textId="71E66F42" w:rsidR="005C7308" w:rsidRPr="00327A0B" w:rsidRDefault="00A548AA" w:rsidP="00A741DF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>
        <w:tab/>
      </w:r>
      <w:r w:rsidR="00C44DEC">
        <w:tab/>
      </w:r>
      <w:r w:rsidR="00C44DEC">
        <w:tab/>
        <w:t>hvor</w:t>
      </w:r>
      <w:r w:rsidR="005C7308">
        <w:t xml:space="preserve"> </w:t>
      </w:r>
      <w:r w:rsidR="00A74ADA">
        <w:t>x</w:t>
      </w:r>
      <w:r w:rsidR="005C7308">
        <w:t xml:space="preserve"> </w:t>
      </w:r>
      <w:r w:rsidR="00C745E7">
        <w:t xml:space="preserve">antager en værdi </w:t>
      </w:r>
      <w:r w:rsidR="0014670F">
        <w:t>i intervallet</w:t>
      </w:r>
      <w:r w:rsidR="00C745E7">
        <w:t xml:space="preserve"> a-f</w:t>
      </w:r>
      <w:r w:rsidR="003A5257">
        <w:t xml:space="preserve"> </w:t>
      </w:r>
      <w:r w:rsidR="00F82446">
        <w:t>eller 0-9.</w:t>
      </w:r>
    </w:p>
    <w:p w14:paraId="660E5B51" w14:textId="77777777" w:rsidR="00411110" w:rsidRPr="009170DE" w:rsidRDefault="00411110" w:rsidP="00F76EE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6E4897D9" w14:textId="17AB325A" w:rsidR="00E57544" w:rsidRPr="00071E74" w:rsidRDefault="00E57544" w:rsidP="00E57544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bookmarkStart w:id="32" w:name="f006"/>
      <w:r w:rsidRPr="00071E74">
        <w:rPr>
          <w:b/>
        </w:rPr>
        <w:t>0</w:t>
      </w:r>
      <w:bookmarkEnd w:id="32"/>
      <w:r>
        <w:rPr>
          <w:b/>
        </w:rPr>
        <w:t>3</w:t>
      </w:r>
      <w:r w:rsidRPr="00071E74">
        <w:rPr>
          <w:b/>
        </w:rPr>
        <w:t xml:space="preserve"> </w:t>
      </w:r>
      <w:r w:rsidR="00253681">
        <w:rPr>
          <w:rFonts w:cs="Arial"/>
          <w:b/>
          <w:sz w:val="20"/>
        </w:rPr>
        <w:t>OrdreID</w:t>
      </w:r>
    </w:p>
    <w:p w14:paraId="71F64ECC" w14:textId="615E24D3" w:rsidR="00E57544" w:rsidRPr="001A65D0" w:rsidRDefault="00BE3D36" w:rsidP="00E57544">
      <w:pPr>
        <w:keepLines/>
        <w:tabs>
          <w:tab w:val="left" w:pos="1843"/>
          <w:tab w:val="left" w:pos="2127"/>
        </w:tabs>
        <w:spacing w:after="0" w:line="240" w:lineRule="auto"/>
      </w:pPr>
      <w:r>
        <w:t>I</w:t>
      </w:r>
      <w:r w:rsidR="005F4014">
        <w:t xml:space="preserve">dentifikation af den </w:t>
      </w:r>
      <w:r w:rsidR="004E76C0">
        <w:t>bestilling</w:t>
      </w:r>
      <w:r w:rsidR="005F4014">
        <w:t xml:space="preserve">, som </w:t>
      </w:r>
      <w:r w:rsidR="00320C15">
        <w:t xml:space="preserve">leverancen er </w:t>
      </w:r>
      <w:r w:rsidR="000D153A">
        <w:t>dannet ud fra.</w:t>
      </w:r>
    </w:p>
    <w:p w14:paraId="1139E8C4" w14:textId="4C82634D" w:rsidR="00E57544" w:rsidRDefault="00E57544" w:rsidP="00E57544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D4603D">
        <w:t>Alfanumerisk</w:t>
      </w:r>
    </w:p>
    <w:p w14:paraId="25CD9046" w14:textId="77777777" w:rsidR="00E57544" w:rsidRDefault="00E57544" w:rsidP="00E57544">
      <w:pPr>
        <w:keepLines/>
        <w:tabs>
          <w:tab w:val="left" w:pos="1843"/>
          <w:tab w:val="left" w:pos="2127"/>
        </w:tabs>
        <w:spacing w:after="0" w:line="240" w:lineRule="auto"/>
      </w:pPr>
    </w:p>
    <w:p w14:paraId="5A24846D" w14:textId="2CE87FBC" w:rsidR="00E57544" w:rsidRPr="009C42D3" w:rsidRDefault="00E57544" w:rsidP="00E57544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bookmarkStart w:id="33" w:name="f007_bukrs"/>
      <w:r w:rsidRPr="009C42D3">
        <w:rPr>
          <w:b/>
        </w:rPr>
        <w:t>0</w:t>
      </w:r>
      <w:bookmarkEnd w:id="33"/>
      <w:r>
        <w:rPr>
          <w:b/>
        </w:rPr>
        <w:t>4</w:t>
      </w:r>
      <w:r w:rsidRPr="009C42D3">
        <w:rPr>
          <w:b/>
        </w:rPr>
        <w:t xml:space="preserve"> </w:t>
      </w:r>
      <w:r w:rsidR="00253681" w:rsidRPr="00D77583">
        <w:rPr>
          <w:rFonts w:eastAsia="Verdana" w:cs="Verdana"/>
          <w:b/>
          <w:bCs/>
          <w:sz w:val="20"/>
        </w:rPr>
        <w:t>UdtraeksdatoFra</w:t>
      </w:r>
    </w:p>
    <w:p w14:paraId="45F92FE0" w14:textId="4778BBAA" w:rsidR="00E57544" w:rsidRDefault="004501C7" w:rsidP="00E57544">
      <w:pPr>
        <w:keepLines/>
        <w:tabs>
          <w:tab w:val="left" w:pos="1843"/>
          <w:tab w:val="left" w:pos="2127"/>
        </w:tabs>
        <w:spacing w:after="0" w:line="240" w:lineRule="auto"/>
      </w:pPr>
      <w:r>
        <w:t>D</w:t>
      </w:r>
      <w:r w:rsidR="00F136F0">
        <w:t>ato</w:t>
      </w:r>
      <w:r>
        <w:t xml:space="preserve"> hvorfra der er udtrukket </w:t>
      </w:r>
      <w:r w:rsidR="00AB56D0">
        <w:t>posteringer.</w:t>
      </w:r>
    </w:p>
    <w:p w14:paraId="57D3B9A9" w14:textId="45449F52" w:rsidR="00E57544" w:rsidRDefault="00E57544" w:rsidP="00244964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="00795CA2">
        <w:tab/>
      </w:r>
      <w:r w:rsidRPr="0037027A">
        <w:t>:</w:t>
      </w:r>
      <w:r w:rsidR="00795CA2">
        <w:tab/>
      </w:r>
      <w:r w:rsidR="00244964">
        <w:t>DDMM</w:t>
      </w:r>
      <w:r w:rsidR="003370C7">
        <w:t>ÅÅÅÅ</w:t>
      </w:r>
    </w:p>
    <w:p w14:paraId="7047F463" w14:textId="77777777" w:rsidR="00E57544" w:rsidRDefault="00E57544" w:rsidP="004C77B1">
      <w:pPr>
        <w:keepLines/>
        <w:tabs>
          <w:tab w:val="left" w:pos="1843"/>
          <w:tab w:val="left" w:pos="2127"/>
        </w:tabs>
        <w:spacing w:after="0" w:line="240" w:lineRule="auto"/>
      </w:pPr>
    </w:p>
    <w:p w14:paraId="1377663D" w14:textId="74C0B1D7" w:rsidR="003554E9" w:rsidRPr="006A4950" w:rsidRDefault="00E57544" w:rsidP="0026795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bCs/>
          <w:sz w:val="20"/>
        </w:rPr>
      </w:pPr>
      <w:r w:rsidRPr="00267957">
        <w:rPr>
          <w:b/>
        </w:rPr>
        <w:t>05</w:t>
      </w:r>
      <w:r w:rsidRPr="00267957">
        <w:rPr>
          <w:rFonts w:cs="Arial"/>
          <w:b/>
          <w:sz w:val="20"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UdtraekstidFra</w:t>
      </w:r>
    </w:p>
    <w:p w14:paraId="6699F7C4" w14:textId="2D7D525F" w:rsidR="00960E85" w:rsidRDefault="004501C7" w:rsidP="00923AA0">
      <w:r>
        <w:t>T</w:t>
      </w:r>
      <w:r w:rsidR="00AB56D0">
        <w:t>idspunkt</w:t>
      </w:r>
      <w:r>
        <w:t xml:space="preserve"> hvorfra der er udtrukket posteringer.</w:t>
      </w:r>
    </w:p>
    <w:p w14:paraId="3BC31097" w14:textId="7A9347C6" w:rsidR="00960E85" w:rsidRDefault="00960E85" w:rsidP="00267957">
      <w:pPr>
        <w:keepLines/>
        <w:tabs>
          <w:tab w:val="left" w:pos="1843"/>
          <w:tab w:val="left" w:pos="2126"/>
        </w:tabs>
        <w:spacing w:after="0" w:line="240" w:lineRule="auto"/>
      </w:pPr>
      <w:r w:rsidRPr="0037027A">
        <w:t>Værdisæt</w:t>
      </w:r>
      <w:r w:rsidR="00795CA2">
        <w:tab/>
      </w:r>
      <w:r w:rsidRPr="0037027A">
        <w:t>:</w:t>
      </w:r>
      <w:r w:rsidR="00795CA2">
        <w:tab/>
        <w:t>TTMMSS</w:t>
      </w:r>
    </w:p>
    <w:p w14:paraId="6148F511" w14:textId="77777777" w:rsidR="00267957" w:rsidRDefault="00267957" w:rsidP="00960E85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</w:p>
    <w:p w14:paraId="46EE8044" w14:textId="476654A6" w:rsidR="00267957" w:rsidRPr="00265A99" w:rsidRDefault="00267957" w:rsidP="0026795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>06</w:t>
      </w:r>
      <w:r w:rsidRPr="00666578">
        <w:rPr>
          <w:rFonts w:cs="Arial"/>
          <w:b/>
          <w:sz w:val="20"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UdtraeksdatoTil</w:t>
      </w:r>
    </w:p>
    <w:p w14:paraId="1B2B66D2" w14:textId="13F4F1D2" w:rsidR="007D3A76" w:rsidRDefault="007D3A76" w:rsidP="007D3A76">
      <w:pPr>
        <w:keepLines/>
        <w:tabs>
          <w:tab w:val="left" w:pos="1843"/>
          <w:tab w:val="left" w:pos="2127"/>
        </w:tabs>
        <w:spacing w:after="0" w:line="240" w:lineRule="auto"/>
      </w:pPr>
      <w:r>
        <w:t>D</w:t>
      </w:r>
      <w:r w:rsidR="00254037">
        <w:t>ato hvortil der er udtrukket posteringer</w:t>
      </w:r>
      <w:r>
        <w:t>.</w:t>
      </w:r>
    </w:p>
    <w:p w14:paraId="6B1445AD" w14:textId="596F3AAC" w:rsidR="007D3A76" w:rsidRDefault="007D3A76" w:rsidP="007D3A76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>
        <w:tab/>
      </w:r>
      <w:r w:rsidRPr="0037027A">
        <w:t>:</w:t>
      </w:r>
      <w:r>
        <w:tab/>
        <w:t>DDMM</w:t>
      </w:r>
      <w:r w:rsidR="003370C7">
        <w:t>ÅÅÅÅ</w:t>
      </w:r>
    </w:p>
    <w:p w14:paraId="730E572D" w14:textId="6309355F" w:rsidR="00267957" w:rsidRDefault="00267957" w:rsidP="0026795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</w:p>
    <w:p w14:paraId="08334BC4" w14:textId="66D0D63E" w:rsidR="00267957" w:rsidRPr="001C4812" w:rsidRDefault="00267957" w:rsidP="0026795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  <w:rPr>
          <w:b/>
        </w:rPr>
      </w:pPr>
      <w:r>
        <w:rPr>
          <w:b/>
        </w:rPr>
        <w:t>07</w:t>
      </w:r>
      <w:r w:rsidRPr="001C4812">
        <w:rPr>
          <w:b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UdtraekstidTil</w:t>
      </w:r>
    </w:p>
    <w:p w14:paraId="1F576395" w14:textId="050B2568" w:rsidR="007D3A76" w:rsidRDefault="00B05447" w:rsidP="005148B5">
      <w:pPr>
        <w:keepLines/>
        <w:tabs>
          <w:tab w:val="left" w:pos="1843"/>
          <w:tab w:val="left" w:pos="2127"/>
        </w:tabs>
        <w:spacing w:after="0" w:line="240" w:lineRule="auto"/>
      </w:pPr>
      <w:r>
        <w:t>Tidspunkt hvortil der er udtrukket posteringer.</w:t>
      </w:r>
    </w:p>
    <w:p w14:paraId="769400B3" w14:textId="77777777" w:rsidR="007D3A76" w:rsidRDefault="007D3A76" w:rsidP="007D3A76">
      <w:pPr>
        <w:keepLines/>
        <w:tabs>
          <w:tab w:val="left" w:pos="1843"/>
          <w:tab w:val="left" w:pos="2126"/>
        </w:tabs>
        <w:spacing w:after="0" w:line="240" w:lineRule="auto"/>
      </w:pPr>
      <w:r w:rsidRPr="0037027A">
        <w:t>Værdisæt</w:t>
      </w:r>
      <w:r>
        <w:tab/>
      </w:r>
      <w:r w:rsidRPr="0037027A">
        <w:t>:</w:t>
      </w:r>
      <w:r>
        <w:tab/>
        <w:t>TTMMSS</w:t>
      </w:r>
    </w:p>
    <w:p w14:paraId="52A308FE" w14:textId="392B7E3A" w:rsidR="00267957" w:rsidRDefault="00267957" w:rsidP="0026795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</w:p>
    <w:p w14:paraId="539CE764" w14:textId="36FC9E59" w:rsidR="00267957" w:rsidRPr="00267957" w:rsidRDefault="00267957" w:rsidP="0026795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  <w:rPr>
          <w:rFonts w:cs="Arial"/>
          <w:b/>
          <w:sz w:val="20"/>
        </w:rPr>
      </w:pPr>
      <w:r>
        <w:rPr>
          <w:rFonts w:cs="Arial"/>
          <w:b/>
          <w:sz w:val="20"/>
        </w:rPr>
        <w:t>08</w:t>
      </w:r>
      <w:r w:rsidRPr="00267957">
        <w:rPr>
          <w:rFonts w:cs="Arial"/>
          <w:b/>
          <w:sz w:val="20"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ModtagerID</w:t>
      </w:r>
    </w:p>
    <w:p w14:paraId="725BF220" w14:textId="7BD0BFCB" w:rsidR="00A11779" w:rsidRDefault="00BE3D36" w:rsidP="00A11779">
      <w:pPr>
        <w:keepLines/>
        <w:tabs>
          <w:tab w:val="left" w:pos="1843"/>
          <w:tab w:val="left" w:pos="2127"/>
        </w:tabs>
        <w:spacing w:after="0" w:line="240" w:lineRule="auto"/>
      </w:pPr>
      <w:r>
        <w:t>I</w:t>
      </w:r>
      <w:r w:rsidR="00EF740A">
        <w:t>den</w:t>
      </w:r>
      <w:r w:rsidR="00994F1D">
        <w:t xml:space="preserve">tifikation af </w:t>
      </w:r>
      <w:r w:rsidR="00EF740A">
        <w:t>modtagende system</w:t>
      </w:r>
      <w:r w:rsidR="0021201E">
        <w:t>.</w:t>
      </w:r>
      <w:r w:rsidR="005B38B2">
        <w:t xml:space="preserve"> </w:t>
      </w:r>
      <w:r w:rsidR="00E9516F">
        <w:t xml:space="preserve">Hvis </w:t>
      </w:r>
      <w:r w:rsidR="008222E1">
        <w:t xml:space="preserve">det modtagende system ikke har </w:t>
      </w:r>
      <w:r w:rsidR="00416D8E">
        <w:t xml:space="preserve">en </w:t>
      </w:r>
      <w:r w:rsidR="000411AF">
        <w:t>identifikation,</w:t>
      </w:r>
      <w:r w:rsidR="008222E1">
        <w:t xml:space="preserve"> s</w:t>
      </w:r>
      <w:r w:rsidR="00416D8E">
        <w:t xml:space="preserve">å tildeles </w:t>
      </w:r>
      <w:r w:rsidR="002361A8">
        <w:t>den</w:t>
      </w:r>
      <w:r w:rsidR="004D32D3">
        <w:t xml:space="preserve"> </w:t>
      </w:r>
      <w:r w:rsidR="00175894">
        <w:t>v</w:t>
      </w:r>
      <w:r w:rsidR="00C337EC">
        <w:t xml:space="preserve">ed igangsætning </w:t>
      </w:r>
      <w:r w:rsidR="00DD6DD2">
        <w:t>på</w:t>
      </w:r>
      <w:r w:rsidR="00C337EC">
        <w:t xml:space="preserve"> snitfladen</w:t>
      </w:r>
      <w:r w:rsidR="002361A8">
        <w:t>.</w:t>
      </w:r>
    </w:p>
    <w:p w14:paraId="4565CF7A" w14:textId="76952770" w:rsidR="00267957" w:rsidRDefault="00267957" w:rsidP="00A11779">
      <w:pPr>
        <w:keepLines/>
        <w:tabs>
          <w:tab w:val="left" w:pos="1843"/>
          <w:tab w:val="left" w:pos="2127"/>
        </w:tabs>
        <w:spacing w:after="0" w:line="240" w:lineRule="auto"/>
      </w:pPr>
      <w:r w:rsidRPr="00DF3CB4">
        <w:t>Værdisæt</w:t>
      </w:r>
      <w:r w:rsidRPr="00DF3CB4">
        <w:tab/>
        <w:t>:</w:t>
      </w:r>
      <w:r w:rsidR="00A12ADF">
        <w:tab/>
        <w:t>A</w:t>
      </w:r>
      <w:r>
        <w:t>lfanumerisk</w:t>
      </w:r>
    </w:p>
    <w:p w14:paraId="6DD56797" w14:textId="77777777" w:rsidR="00042E17" w:rsidRDefault="00042E17" w:rsidP="00267957">
      <w:pPr>
        <w:keepLines/>
        <w:tabs>
          <w:tab w:val="left" w:pos="1843"/>
          <w:tab w:val="left" w:pos="2410"/>
        </w:tabs>
        <w:spacing w:after="0" w:line="240" w:lineRule="auto"/>
      </w:pPr>
    </w:p>
    <w:p w14:paraId="2EF3F7C1" w14:textId="739FD94E" w:rsidR="00042E17" w:rsidRPr="00577864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09</w:t>
      </w:r>
      <w:r w:rsidRPr="00577864">
        <w:rPr>
          <w:b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AfsenderSystem</w:t>
      </w:r>
    </w:p>
    <w:p w14:paraId="6DFFFF47" w14:textId="3ECD4B9B" w:rsidR="00042E17" w:rsidRDefault="005625AA" w:rsidP="00042E1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>
        <w:t>I</w:t>
      </w:r>
      <w:r w:rsidR="00AA5C33">
        <w:t>dentifikation af afsendersystemet KMD Opus Økonomi.</w:t>
      </w:r>
    </w:p>
    <w:p w14:paraId="10F148F2" w14:textId="3207FEF4" w:rsidR="00042E17" w:rsidRDefault="00042E17" w:rsidP="00042E1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AA5C33">
        <w:t>2SAP</w:t>
      </w:r>
    </w:p>
    <w:p w14:paraId="7FE20DC0" w14:textId="77777777" w:rsidR="00042E17" w:rsidRPr="00D77583" w:rsidRDefault="00042E17" w:rsidP="00042E17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</w:p>
    <w:p w14:paraId="1E3675E3" w14:textId="024707B9" w:rsidR="00042E17" w:rsidRPr="00D77583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 w:rsidRPr="00D77583">
        <w:rPr>
          <w:rFonts w:cs="Arial"/>
          <w:b/>
          <w:sz w:val="20"/>
        </w:rPr>
        <w:t xml:space="preserve">10 </w:t>
      </w:r>
      <w:r w:rsidR="006A4950" w:rsidRPr="00D77583">
        <w:rPr>
          <w:rFonts w:eastAsia="Verdana" w:cs="Verdana"/>
          <w:b/>
          <w:bCs/>
          <w:sz w:val="20"/>
        </w:rPr>
        <w:t>SumDebet</w:t>
      </w:r>
    </w:p>
    <w:p w14:paraId="3A39EAD2" w14:textId="77777777" w:rsidR="00C5604F" w:rsidRDefault="000D3789" w:rsidP="00042E17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Sum af </w:t>
      </w:r>
      <w:r w:rsidR="00CD780C">
        <w:t>alle debet posteringer i leverancen.</w:t>
      </w:r>
      <w:r w:rsidR="00DE3411">
        <w:t xml:space="preserve"> </w:t>
      </w:r>
    </w:p>
    <w:p w14:paraId="2722116D" w14:textId="10D0EDA7" w:rsidR="00042E17" w:rsidRPr="00D77583" w:rsidRDefault="00011FEE" w:rsidP="00042E17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Beløbet er angivet </w:t>
      </w:r>
      <w:r w:rsidR="005116A0">
        <w:t xml:space="preserve">uden fortegn, </w:t>
      </w:r>
      <w:r>
        <w:t xml:space="preserve">med to decimaler og </w:t>
      </w:r>
      <w:r w:rsidR="00890459">
        <w:t xml:space="preserve">’,’ (komma) som </w:t>
      </w:r>
      <w:r w:rsidR="00835ECF">
        <w:t xml:space="preserve">decimaltegn. </w:t>
      </w:r>
    </w:p>
    <w:p w14:paraId="6103419C" w14:textId="43C70475" w:rsidR="00042E17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AD1109">
        <w:t>Værdisæt</w:t>
      </w:r>
      <w:r w:rsidRPr="00AD1109">
        <w:tab/>
        <w:t>:</w:t>
      </w:r>
      <w:r w:rsidR="005F1DFA">
        <w:tab/>
        <w:t xml:space="preserve">0,01 </w:t>
      </w:r>
      <w:r w:rsidR="004802B5">
        <w:t>til</w:t>
      </w:r>
      <w:r w:rsidR="005F1DFA">
        <w:t xml:space="preserve"> </w:t>
      </w:r>
      <w:r w:rsidR="0048108C">
        <w:t>9999999999999,99</w:t>
      </w:r>
    </w:p>
    <w:p w14:paraId="6DCEBBF4" w14:textId="77777777" w:rsidR="00B907FC" w:rsidRPr="00AD1109" w:rsidRDefault="00B907FC" w:rsidP="00042E17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2F0D6133" w14:textId="3E87F8B0" w:rsidR="00042E17" w:rsidRPr="00AD1109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  <w:r w:rsidRPr="00AD1109">
        <w:rPr>
          <w:b/>
        </w:rPr>
        <w:t xml:space="preserve">11 </w:t>
      </w:r>
      <w:r w:rsidR="006A4950" w:rsidRPr="00D77583">
        <w:rPr>
          <w:rFonts w:eastAsia="Verdana" w:cs="Verdana"/>
          <w:b/>
          <w:bCs/>
          <w:sz w:val="20"/>
        </w:rPr>
        <w:t>SumKredit</w:t>
      </w:r>
    </w:p>
    <w:p w14:paraId="1EA35B60" w14:textId="77777777" w:rsidR="00C5604F" w:rsidRDefault="008B79F4" w:rsidP="008B79F4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Sum af alle </w:t>
      </w:r>
      <w:r w:rsidR="00C459C8">
        <w:t>kredit</w:t>
      </w:r>
      <w:r>
        <w:t xml:space="preserve"> posteringer i leverancen.</w:t>
      </w:r>
      <w:r w:rsidR="00344CF9">
        <w:t xml:space="preserve"> </w:t>
      </w:r>
    </w:p>
    <w:p w14:paraId="02747702" w14:textId="5AF25B3F" w:rsidR="008B79F4" w:rsidRPr="00D77583" w:rsidRDefault="00344CF9" w:rsidP="008B79F4">
      <w:pPr>
        <w:keepLines/>
        <w:tabs>
          <w:tab w:val="left" w:pos="1843"/>
          <w:tab w:val="left" w:pos="2410"/>
        </w:tabs>
        <w:spacing w:after="0" w:line="240" w:lineRule="auto"/>
      </w:pPr>
      <w:r>
        <w:t>Beløbet er angivet uden fortegn, med to decimaler og ’,’ (komma) som decimaltegn.</w:t>
      </w:r>
    </w:p>
    <w:p w14:paraId="0F6A2088" w14:textId="20BA9A4F" w:rsidR="00042E17" w:rsidRDefault="008B79F4" w:rsidP="008B79F4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AD1109">
        <w:t>Værdisæt</w:t>
      </w:r>
      <w:r w:rsidRPr="00AD1109">
        <w:tab/>
        <w:t>:</w:t>
      </w:r>
      <w:r>
        <w:tab/>
        <w:t xml:space="preserve">0,01 </w:t>
      </w:r>
      <w:r w:rsidR="004802B5">
        <w:t>til</w:t>
      </w:r>
      <w:r>
        <w:t xml:space="preserve"> 9999999999999,99</w:t>
      </w:r>
      <w:r w:rsidR="00042E17">
        <w:t xml:space="preserve"> </w:t>
      </w:r>
    </w:p>
    <w:p w14:paraId="756EB9F9" w14:textId="0E83CFCB" w:rsidR="00042E17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33E18AFB" w14:textId="2D32F6C6" w:rsidR="00042E17" w:rsidRPr="00452F5D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>12</w:t>
      </w:r>
      <w:r w:rsidRPr="00452F5D">
        <w:rPr>
          <w:rFonts w:cs="Arial"/>
          <w:b/>
          <w:sz w:val="20"/>
        </w:rPr>
        <w:t xml:space="preserve"> </w:t>
      </w:r>
      <w:r w:rsidR="006A4950" w:rsidRPr="00D77583">
        <w:rPr>
          <w:rFonts w:eastAsia="Verdana" w:cs="Verdana"/>
          <w:b/>
          <w:bCs/>
          <w:sz w:val="20"/>
        </w:rPr>
        <w:t>AntalPosteringer</w:t>
      </w:r>
    </w:p>
    <w:p w14:paraId="6702F23A" w14:textId="5C02E5A8" w:rsidR="00042E17" w:rsidRDefault="001674A4" w:rsidP="00042E17">
      <w:pPr>
        <w:keepLines/>
        <w:tabs>
          <w:tab w:val="left" w:pos="1843"/>
          <w:tab w:val="left" w:pos="2127"/>
        </w:tabs>
        <w:spacing w:after="0" w:line="240" w:lineRule="auto"/>
      </w:pPr>
      <w:r>
        <w:t>Antal posteringer</w:t>
      </w:r>
      <w:r w:rsidR="0042320F">
        <w:t xml:space="preserve"> i leverancen</w:t>
      </w:r>
      <w:r w:rsidR="00042E17">
        <w:t>.</w:t>
      </w:r>
    </w:p>
    <w:p w14:paraId="31FB4578" w14:textId="7F334252" w:rsidR="00E32DA2" w:rsidRDefault="00E32DA2" w:rsidP="00042E17">
      <w:pPr>
        <w:keepLines/>
        <w:tabs>
          <w:tab w:val="left" w:pos="1843"/>
          <w:tab w:val="left" w:pos="2127"/>
        </w:tabs>
        <w:spacing w:after="0" w:line="240" w:lineRule="auto"/>
      </w:pPr>
      <w:r>
        <w:t>Værdisæt</w:t>
      </w:r>
      <w:r w:rsidR="00642F81">
        <w:tab/>
        <w:t xml:space="preserve">: </w:t>
      </w:r>
      <w:r w:rsidR="00A9786E">
        <w:t>Numerisk</w:t>
      </w:r>
    </w:p>
    <w:p w14:paraId="501182D5" w14:textId="77777777" w:rsidR="00D42144" w:rsidRDefault="00D42144" w:rsidP="00042E17">
      <w:pPr>
        <w:keepLines/>
        <w:tabs>
          <w:tab w:val="left" w:pos="1843"/>
          <w:tab w:val="left" w:pos="2127"/>
        </w:tabs>
        <w:spacing w:after="0" w:line="240" w:lineRule="auto"/>
      </w:pPr>
    </w:p>
    <w:p w14:paraId="7F6CF3F7" w14:textId="35973030" w:rsidR="00042E17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13 </w:t>
      </w:r>
      <w:r w:rsidR="00756743">
        <w:rPr>
          <w:rFonts w:cs="Arial"/>
          <w:b/>
          <w:sz w:val="20"/>
        </w:rPr>
        <w:t>Udtraeksdato</w:t>
      </w:r>
    </w:p>
    <w:p w14:paraId="11D83AAD" w14:textId="4A5F6B5A" w:rsidR="00042E17" w:rsidRDefault="007E6D46" w:rsidP="00042E17">
      <w:pPr>
        <w:keepLines/>
        <w:tabs>
          <w:tab w:val="left" w:pos="1843"/>
          <w:tab w:val="left" w:pos="2410"/>
        </w:tabs>
        <w:spacing w:after="0" w:line="240" w:lineRule="auto"/>
      </w:pPr>
      <w:r>
        <w:t>Kørselsdato</w:t>
      </w:r>
      <w:r w:rsidR="00757E9F">
        <w:t xml:space="preserve"> for udtræk af posteringer.</w:t>
      </w:r>
      <w:r w:rsidR="00042E17" w:rsidRPr="00611E1A">
        <w:t xml:space="preserve"> </w:t>
      </w:r>
    </w:p>
    <w:p w14:paraId="2F4FC0B6" w14:textId="50192B0C" w:rsidR="00042E17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AF17B2">
        <w:t>DDMM</w:t>
      </w:r>
      <w:r w:rsidR="003370C7">
        <w:t>ÅÅÅÅ</w:t>
      </w:r>
    </w:p>
    <w:p w14:paraId="21A0D2FF" w14:textId="77777777" w:rsidR="00042E17" w:rsidRDefault="00042E17" w:rsidP="00042E17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5A6ACAE4" w14:textId="6A0BEA62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14 </w:t>
      </w:r>
      <w:r w:rsidR="00E1767E">
        <w:rPr>
          <w:rFonts w:cs="Arial"/>
          <w:b/>
          <w:sz w:val="20"/>
        </w:rPr>
        <w:t>Udtraekstid</w:t>
      </w:r>
    </w:p>
    <w:p w14:paraId="4DF67F65" w14:textId="36FCE540" w:rsidR="00AA3E03" w:rsidRDefault="007E6D46" w:rsidP="00AA3E03">
      <w:pPr>
        <w:keepLines/>
        <w:tabs>
          <w:tab w:val="left" w:pos="1843"/>
          <w:tab w:val="left" w:pos="2410"/>
        </w:tabs>
        <w:spacing w:after="0" w:line="240" w:lineRule="auto"/>
      </w:pPr>
      <w:r>
        <w:t>Kørselst</w:t>
      </w:r>
      <w:r w:rsidR="00AF17B2">
        <w:t>idspunkt for udtræk af posteringer</w:t>
      </w:r>
      <w:r w:rsidR="00760B2B">
        <w:t>.</w:t>
      </w:r>
    </w:p>
    <w:p w14:paraId="0482151F" w14:textId="7BC4F309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AF17B2">
        <w:t>TTMMSS</w:t>
      </w:r>
    </w:p>
    <w:p w14:paraId="0D70E80F" w14:textId="77777777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2AD4D741" w14:textId="2B60B78F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>1</w:t>
      </w:r>
      <w:r w:rsidR="00D41D18">
        <w:rPr>
          <w:rFonts w:cs="Arial"/>
          <w:b/>
          <w:sz w:val="20"/>
        </w:rPr>
        <w:t>5</w:t>
      </w:r>
      <w:r>
        <w:rPr>
          <w:rFonts w:cs="Arial"/>
          <w:b/>
          <w:sz w:val="20"/>
        </w:rPr>
        <w:t xml:space="preserve"> Filnavn</w:t>
      </w:r>
    </w:p>
    <w:p w14:paraId="4252930F" w14:textId="26D91B8A" w:rsidR="00AA3E03" w:rsidRDefault="00F74890" w:rsidP="00AA3E03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Det fysiske navn på </w:t>
      </w:r>
      <w:r w:rsidR="00891CA0">
        <w:t>xml filen.</w:t>
      </w:r>
      <w:r w:rsidR="00AA3E03" w:rsidRPr="00611E1A">
        <w:t xml:space="preserve"> </w:t>
      </w:r>
    </w:p>
    <w:p w14:paraId="74E073FF" w14:textId="2B867070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716820">
        <w:t>ZFIR_</w:t>
      </w:r>
      <w:r w:rsidR="00765917">
        <w:t>POSUD_</w:t>
      </w:r>
      <w:r w:rsidR="00F13725">
        <w:t>xxx</w:t>
      </w:r>
      <w:r w:rsidR="00874E52">
        <w:t>_yyyy_</w:t>
      </w:r>
      <w:r w:rsidR="00F958DA">
        <w:t>zzzz</w:t>
      </w:r>
      <w:r w:rsidR="00F921C8">
        <w:t>_</w:t>
      </w:r>
      <w:r w:rsidR="003370C7">
        <w:t>ÅÅÅÅ</w:t>
      </w:r>
      <w:r w:rsidR="006D590B">
        <w:t>MMDD</w:t>
      </w:r>
      <w:r w:rsidR="00CF152C">
        <w:t>TTMM</w:t>
      </w:r>
      <w:r w:rsidR="00B95D89">
        <w:t>SS.</w:t>
      </w:r>
      <w:r w:rsidR="00C54CF4">
        <w:t>xml</w:t>
      </w:r>
    </w:p>
    <w:p w14:paraId="18DB5FB5" w14:textId="25B5F4FA" w:rsidR="00E8664C" w:rsidRDefault="00C9467B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>
        <w:tab/>
      </w:r>
      <w:r>
        <w:tab/>
      </w:r>
      <w:r>
        <w:tab/>
      </w:r>
      <w:r w:rsidR="00E8664C">
        <w:t>hvor:</w:t>
      </w:r>
    </w:p>
    <w:p w14:paraId="6B811077" w14:textId="01EF263E" w:rsidR="00C9467B" w:rsidRDefault="00E8664C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>
        <w:tab/>
      </w:r>
      <w:r>
        <w:tab/>
      </w:r>
      <w:r>
        <w:tab/>
      </w:r>
      <w:r w:rsidR="00C1264B">
        <w:t>xxx</w:t>
      </w:r>
      <w:r w:rsidR="0086252D">
        <w:t xml:space="preserve"> = </w:t>
      </w:r>
      <w:r w:rsidR="00C1264B">
        <w:t>KlientNr</w:t>
      </w:r>
    </w:p>
    <w:p w14:paraId="6832807C" w14:textId="04D19952" w:rsidR="00C1264B" w:rsidRDefault="00C1264B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>
        <w:tab/>
      </w:r>
      <w:r>
        <w:tab/>
      </w:r>
      <w:r>
        <w:tab/>
        <w:t xml:space="preserve">yyyy = </w:t>
      </w:r>
      <w:r w:rsidR="00B01AB6">
        <w:t>OrdreID</w:t>
      </w:r>
    </w:p>
    <w:p w14:paraId="54C0BD93" w14:textId="216AD3C1" w:rsidR="00B01AB6" w:rsidRDefault="00B01AB6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>
        <w:tab/>
      </w:r>
      <w:r>
        <w:tab/>
      </w:r>
      <w:r>
        <w:tab/>
      </w:r>
      <w:r w:rsidR="002E33F9">
        <w:t>zzzz = Modtager</w:t>
      </w:r>
      <w:r w:rsidR="003F69FE">
        <w:t>ID</w:t>
      </w:r>
    </w:p>
    <w:p w14:paraId="47918C59" w14:textId="6FEDFB6A" w:rsidR="00271DBE" w:rsidRDefault="00271DBE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>
        <w:tab/>
      </w:r>
      <w:r>
        <w:tab/>
      </w:r>
      <w:r>
        <w:tab/>
      </w:r>
      <w:r w:rsidR="003370C7">
        <w:t>ÅÅÅÅ</w:t>
      </w:r>
      <w:r w:rsidR="009F7F4F">
        <w:t xml:space="preserve">MMDDTTMMSS = </w:t>
      </w:r>
      <w:r w:rsidR="00FD5023">
        <w:t>Udtraeksdato</w:t>
      </w:r>
      <w:r w:rsidR="00BC5394">
        <w:t xml:space="preserve"> </w:t>
      </w:r>
      <w:r w:rsidR="004959A5">
        <w:t xml:space="preserve">(felt 13) </w:t>
      </w:r>
      <w:r w:rsidR="00BC5394">
        <w:t>+ Udtraeks</w:t>
      </w:r>
      <w:r w:rsidR="00B76A9B">
        <w:t>tid</w:t>
      </w:r>
      <w:r w:rsidR="004959A5">
        <w:t xml:space="preserve"> (felt 14)</w:t>
      </w:r>
    </w:p>
    <w:p w14:paraId="61CEFDC3" w14:textId="77777777" w:rsidR="00AA3E03" w:rsidRDefault="00AA3E03" w:rsidP="00AA3E03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</w:p>
    <w:p w14:paraId="31CB420D" w14:textId="7764625E" w:rsidR="00042E17" w:rsidRPr="00ED0F1A" w:rsidRDefault="00042E17" w:rsidP="00042E17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>
        <w:rPr>
          <w:b/>
        </w:rPr>
        <w:t>1</w:t>
      </w:r>
      <w:r w:rsidR="000B4BB2">
        <w:rPr>
          <w:b/>
        </w:rPr>
        <w:t>6</w:t>
      </w:r>
      <w:r w:rsidRPr="00ED0F1A">
        <w:rPr>
          <w:b/>
        </w:rPr>
        <w:t xml:space="preserve"> </w:t>
      </w:r>
      <w:r w:rsidR="006A4950" w:rsidRPr="00D77583">
        <w:rPr>
          <w:rFonts w:eastAsia="Verdana"/>
          <w:b/>
          <w:bCs/>
          <w:sz w:val="20"/>
        </w:rPr>
        <w:t>Firmakode</w:t>
      </w:r>
    </w:p>
    <w:p w14:paraId="68DDD74D" w14:textId="77777777" w:rsidR="00BD0A1B" w:rsidRDefault="00F16AD5" w:rsidP="00F16AD5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>
        <w:t>0020</w:t>
      </w:r>
    </w:p>
    <w:p w14:paraId="38DD76D6" w14:textId="67F2D56E" w:rsidR="00F16AD5" w:rsidRDefault="00BD0A1B" w:rsidP="00F16AD5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>
        <w:tab/>
      </w:r>
      <w:r>
        <w:tab/>
      </w:r>
      <w:r>
        <w:tab/>
      </w:r>
      <w:r w:rsidR="00F16AD5">
        <w:t xml:space="preserve">dog </w:t>
      </w:r>
      <w:r w:rsidR="00B37D9D">
        <w:t>anvender</w:t>
      </w:r>
      <w:r w:rsidR="00F16AD5">
        <w:t xml:space="preserve"> enkelte kunder flere firmakoder</w:t>
      </w:r>
      <w:r w:rsidR="0028782A">
        <w:t xml:space="preserve"> </w:t>
      </w:r>
      <w:r w:rsidR="00A343FC">
        <w:t xml:space="preserve">hvor værdien vil være </w:t>
      </w:r>
      <w:r w:rsidR="00826374">
        <w:t>en af følgende</w:t>
      </w:r>
      <w:r w:rsidR="00BE3D36">
        <w:t xml:space="preserve">: </w:t>
      </w:r>
      <w:r w:rsidR="00A343FC">
        <w:t>1</w:t>
      </w:r>
      <w:r w:rsidR="0028782A">
        <w:t xml:space="preserve">000, 1010, 1020, 1030, </w:t>
      </w:r>
      <w:r w:rsidR="00DE3238">
        <w:t>…, 1090.</w:t>
      </w:r>
    </w:p>
    <w:p w14:paraId="412FA188" w14:textId="77777777" w:rsidR="004966A1" w:rsidRDefault="004966A1" w:rsidP="00F16AD5">
      <w:pPr>
        <w:keepLines/>
        <w:tabs>
          <w:tab w:val="left" w:pos="1843"/>
          <w:tab w:val="left" w:pos="2410"/>
        </w:tabs>
        <w:spacing w:after="0" w:line="240" w:lineRule="auto"/>
      </w:pPr>
    </w:p>
    <w:p w14:paraId="13C31C74" w14:textId="700A2DC1" w:rsidR="00042E17" w:rsidRDefault="00042E17" w:rsidP="00042E17">
      <w:pPr>
        <w:keepLines/>
        <w:tabs>
          <w:tab w:val="left" w:pos="1843"/>
          <w:tab w:val="left" w:pos="2410"/>
        </w:tabs>
        <w:spacing w:after="0" w:line="240" w:lineRule="auto"/>
      </w:pPr>
      <w:r w:rsidRPr="00F974FA">
        <w:rPr>
          <w:b/>
        </w:rPr>
        <w:t>1</w:t>
      </w:r>
      <w:r w:rsidR="000B4BB2">
        <w:rPr>
          <w:b/>
        </w:rPr>
        <w:t>7</w:t>
      </w:r>
      <w:r>
        <w:t xml:space="preserve"> </w:t>
      </w:r>
      <w:r w:rsidR="006A4950" w:rsidRPr="00D77583">
        <w:rPr>
          <w:rFonts w:eastAsia="Verdana"/>
          <w:b/>
          <w:bCs/>
          <w:sz w:val="20"/>
        </w:rPr>
        <w:t>FinansbilagNr</w:t>
      </w:r>
    </w:p>
    <w:p w14:paraId="3F274BCF" w14:textId="041A36F7" w:rsidR="00042E17" w:rsidRDefault="00BE3D36" w:rsidP="00042E17">
      <w:pPr>
        <w:keepLines/>
        <w:tabs>
          <w:tab w:val="left" w:pos="1843"/>
          <w:tab w:val="left" w:pos="2410"/>
        </w:tabs>
        <w:spacing w:after="0" w:line="240" w:lineRule="auto"/>
      </w:pPr>
      <w:r>
        <w:t>Nummer på finansbilag</w:t>
      </w:r>
      <w:r w:rsidR="008A4063">
        <w:t>.</w:t>
      </w:r>
    </w:p>
    <w:p w14:paraId="7CBB5C2C" w14:textId="5DB7046A" w:rsidR="00663784" w:rsidRDefault="000F0CFC" w:rsidP="00042E17">
      <w:pPr>
        <w:keepLines/>
        <w:tabs>
          <w:tab w:val="left" w:pos="1843"/>
          <w:tab w:val="left" w:pos="2410"/>
        </w:tabs>
        <w:spacing w:after="0" w:line="240" w:lineRule="auto"/>
      </w:pPr>
      <w:r>
        <w:t>Finansbilagsnummeret er unikt</w:t>
      </w:r>
      <w:r w:rsidR="00086AE1">
        <w:t xml:space="preserve"> indenfor regnskabsår</w:t>
      </w:r>
      <w:r w:rsidR="004637C9">
        <w:t xml:space="preserve"> (felt 19)</w:t>
      </w:r>
      <w:r w:rsidR="00086AE1">
        <w:t xml:space="preserve"> og firmak</w:t>
      </w:r>
      <w:r w:rsidR="008F6940">
        <w:t>o</w:t>
      </w:r>
      <w:r w:rsidR="00086AE1">
        <w:t>de</w:t>
      </w:r>
      <w:r w:rsidR="004637C9">
        <w:t xml:space="preserve"> (felt </w:t>
      </w:r>
      <w:r w:rsidR="00584CE9">
        <w:t>16).</w:t>
      </w:r>
    </w:p>
    <w:p w14:paraId="61940A7B" w14:textId="677F7E52" w:rsidR="00042E17" w:rsidRDefault="00042E17" w:rsidP="00042E17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 xml:space="preserve">:   </w:t>
      </w:r>
      <w:r w:rsidR="00410FC8">
        <w:t>Alfan</w:t>
      </w:r>
      <w:r w:rsidR="005625AA">
        <w:t>umerisk</w:t>
      </w:r>
    </w:p>
    <w:p w14:paraId="7AF98F42" w14:textId="77777777" w:rsidR="00F974FA" w:rsidRDefault="00F974FA" w:rsidP="00042E17">
      <w:pPr>
        <w:keepLines/>
        <w:tabs>
          <w:tab w:val="left" w:pos="1843"/>
          <w:tab w:val="left" w:pos="2410"/>
        </w:tabs>
        <w:spacing w:after="0" w:line="240" w:lineRule="auto"/>
      </w:pPr>
    </w:p>
    <w:p w14:paraId="52F9DCDF" w14:textId="3F41B561" w:rsidR="00F974FA" w:rsidRPr="00621ED2" w:rsidRDefault="00F974FA" w:rsidP="00F974FA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  <w:r>
        <w:rPr>
          <w:b/>
        </w:rPr>
        <w:t>1</w:t>
      </w:r>
      <w:r w:rsidR="000B4BB2">
        <w:rPr>
          <w:b/>
        </w:rPr>
        <w:t>8</w:t>
      </w:r>
      <w:r w:rsidRPr="00621ED2">
        <w:rPr>
          <w:b/>
        </w:rPr>
        <w:t xml:space="preserve"> </w:t>
      </w:r>
      <w:r w:rsidR="006A4950" w:rsidRPr="00D77583">
        <w:rPr>
          <w:rFonts w:eastAsia="Verdana"/>
          <w:b/>
          <w:bCs/>
          <w:sz w:val="20"/>
        </w:rPr>
        <w:t>FinansbilagPos</w:t>
      </w:r>
    </w:p>
    <w:p w14:paraId="569B47A1" w14:textId="7FCD4C46" w:rsidR="00F974FA" w:rsidRDefault="000B3E71" w:rsidP="00F974FA">
      <w:pPr>
        <w:keepLines/>
        <w:tabs>
          <w:tab w:val="left" w:pos="1843"/>
          <w:tab w:val="left" w:pos="2127"/>
        </w:tabs>
        <w:spacing w:after="0" w:line="240" w:lineRule="auto"/>
      </w:pPr>
      <w:r>
        <w:t>Postering</w:t>
      </w:r>
      <w:r w:rsidR="00DA3330">
        <w:t>ens linjenummer i finansbilaget.</w:t>
      </w:r>
    </w:p>
    <w:p w14:paraId="1E17C58E" w14:textId="3E637A79" w:rsidR="00F974FA" w:rsidRDefault="00F974FA" w:rsidP="00F974FA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 w:rsidR="00ED31B0">
        <w:t>Numerisk</w:t>
      </w:r>
    </w:p>
    <w:p w14:paraId="110298CD" w14:textId="77777777" w:rsidR="00F974FA" w:rsidRDefault="00F974FA" w:rsidP="00F974FA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bookmarkStart w:id="34" w:name="f042_belnr_fi"/>
    </w:p>
    <w:bookmarkEnd w:id="34"/>
    <w:p w14:paraId="2BACBD80" w14:textId="3C770A3E" w:rsidR="00F974FA" w:rsidRPr="00BC63B1" w:rsidRDefault="00F974FA" w:rsidP="00F974FA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 w:rsidRPr="00F974FA">
        <w:rPr>
          <w:rFonts w:cs="Arial"/>
          <w:b/>
        </w:rPr>
        <w:t>1</w:t>
      </w:r>
      <w:r w:rsidR="000B4BB2">
        <w:rPr>
          <w:rFonts w:cs="Arial"/>
          <w:b/>
        </w:rPr>
        <w:t>9</w:t>
      </w:r>
      <w:r w:rsidRPr="00BC63B1">
        <w:rPr>
          <w:rFonts w:cs="Arial"/>
          <w:b/>
          <w:sz w:val="20"/>
        </w:rPr>
        <w:t xml:space="preserve"> </w:t>
      </w:r>
      <w:r w:rsidR="006A4950" w:rsidRPr="00D77583">
        <w:rPr>
          <w:rFonts w:eastAsia="Verdana"/>
          <w:b/>
          <w:bCs/>
          <w:sz w:val="20"/>
        </w:rPr>
        <w:t>Regnskabsaar</w:t>
      </w:r>
    </w:p>
    <w:p w14:paraId="1CEEA6DA" w14:textId="12D78D7A" w:rsidR="00F974FA" w:rsidRDefault="00ED7D4D" w:rsidP="00F974FA">
      <w:pPr>
        <w:keepLines/>
        <w:tabs>
          <w:tab w:val="left" w:pos="1843"/>
          <w:tab w:val="left" w:pos="2127"/>
        </w:tabs>
        <w:spacing w:after="0" w:line="240" w:lineRule="auto"/>
      </w:pPr>
      <w:r>
        <w:t>Finansbilagets</w:t>
      </w:r>
      <w:r w:rsidR="004623BB">
        <w:t xml:space="preserve"> r</w:t>
      </w:r>
      <w:r w:rsidR="0054688F">
        <w:t>egnskabsår.</w:t>
      </w:r>
    </w:p>
    <w:p w14:paraId="0A83BA63" w14:textId="58AD5106" w:rsidR="00F974FA" w:rsidRDefault="00F974FA" w:rsidP="00F974FA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="00FD6BE5">
        <w:tab/>
      </w:r>
      <w:r w:rsidR="003370C7">
        <w:t>ÅÅÅÅ</w:t>
      </w:r>
    </w:p>
    <w:p w14:paraId="7A921C7D" w14:textId="77777777" w:rsidR="00F974FA" w:rsidRDefault="00F974FA" w:rsidP="00F974FA">
      <w:pPr>
        <w:keepLines/>
        <w:tabs>
          <w:tab w:val="left" w:pos="1843"/>
          <w:tab w:val="left" w:pos="2126"/>
        </w:tabs>
        <w:spacing w:after="0" w:line="240" w:lineRule="auto"/>
        <w:ind w:left="2126" w:hanging="2126"/>
      </w:pPr>
    </w:p>
    <w:p w14:paraId="525BCDE9" w14:textId="7F2B545A" w:rsidR="00F974FA" w:rsidRPr="00AD1109" w:rsidRDefault="000B4BB2" w:rsidP="00F974FA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>
        <w:rPr>
          <w:b/>
        </w:rPr>
        <w:t>20</w:t>
      </w:r>
      <w:r w:rsidR="00F974FA" w:rsidRPr="00AD1109">
        <w:rPr>
          <w:b/>
        </w:rPr>
        <w:t xml:space="preserve"> </w:t>
      </w:r>
      <w:r w:rsidR="006A4950" w:rsidRPr="00D77583">
        <w:rPr>
          <w:b/>
          <w:bCs/>
          <w:sz w:val="20"/>
        </w:rPr>
        <w:t>Bilagstype</w:t>
      </w:r>
    </w:p>
    <w:p w14:paraId="5959447E" w14:textId="359C0B64" w:rsidR="00845267" w:rsidRDefault="0004517A" w:rsidP="00845267">
      <w:r>
        <w:t>Finansbilagets bilags</w:t>
      </w:r>
      <w:r w:rsidR="0000632D">
        <w:t>art som angive</w:t>
      </w:r>
      <w:r w:rsidR="00ED7D4D">
        <w:t xml:space="preserve">r typen </w:t>
      </w:r>
      <w:r w:rsidR="00CE57B0">
        <w:t xml:space="preserve">af </w:t>
      </w:r>
      <w:r w:rsidR="0000632D">
        <w:t>b</w:t>
      </w:r>
      <w:r w:rsidR="00CE57B0">
        <w:t>ilag</w:t>
      </w:r>
      <w:r w:rsidR="00ED7D4D">
        <w:t>et</w:t>
      </w:r>
      <w:r w:rsidR="00CE57B0">
        <w:t>.</w:t>
      </w:r>
    </w:p>
    <w:p w14:paraId="50A578C1" w14:textId="49093705" w:rsidR="00845267" w:rsidRDefault="00845267" w:rsidP="00845267">
      <w:pPr>
        <w:keepLines/>
        <w:tabs>
          <w:tab w:val="left" w:pos="1843"/>
          <w:tab w:val="left" w:pos="2126"/>
        </w:tabs>
        <w:spacing w:after="0" w:line="240" w:lineRule="auto"/>
      </w:pPr>
      <w:r w:rsidRPr="0037027A">
        <w:t>Værdisæ</w:t>
      </w:r>
      <w:r w:rsidR="002F2DD9">
        <w:t>t</w:t>
      </w:r>
      <w:r w:rsidR="002F2DD9">
        <w:tab/>
        <w:t>: Alfanumerisk</w:t>
      </w:r>
    </w:p>
    <w:p w14:paraId="019094E2" w14:textId="663DACD3" w:rsidR="00F110BD" w:rsidRDefault="006D50D0" w:rsidP="00845267">
      <w:pPr>
        <w:keepLines/>
        <w:tabs>
          <w:tab w:val="left" w:pos="1843"/>
          <w:tab w:val="left" w:pos="2126"/>
        </w:tabs>
        <w:spacing w:after="0" w:line="240" w:lineRule="auto"/>
      </w:pPr>
      <w:r>
        <w:rPr>
          <w:noProof/>
        </w:rPr>
        <w:drawing>
          <wp:inline distT="0" distB="0" distL="0" distR="0" wp14:anchorId="671BFBC2" wp14:editId="04172420">
            <wp:extent cx="5910045" cy="2004365"/>
            <wp:effectExtent l="0" t="0" r="0" b="0"/>
            <wp:docPr id="3" name="Billede 3" descr="Et billede, der indeholder tekst, bord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lede 3" descr="Et billede, der indeholder tekst, bord&#10;&#10;Automatisk genereret beskrivels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001" cy="20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0161" w14:textId="77777777" w:rsidR="00F974FA" w:rsidRDefault="00F974FA" w:rsidP="00F974FA">
      <w:pPr>
        <w:keepLines/>
        <w:tabs>
          <w:tab w:val="left" w:pos="1843"/>
          <w:tab w:val="left" w:pos="2410"/>
        </w:tabs>
        <w:spacing w:after="0" w:line="240" w:lineRule="auto"/>
      </w:pPr>
    </w:p>
    <w:p w14:paraId="633DE850" w14:textId="3CBC12F3" w:rsidR="008B0942" w:rsidRPr="00C669A7" w:rsidRDefault="000B4BB2" w:rsidP="008B0942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21</w:t>
      </w:r>
      <w:r w:rsidR="008B0942" w:rsidRPr="00C669A7">
        <w:rPr>
          <w:b/>
        </w:rPr>
        <w:t xml:space="preserve"> </w:t>
      </w:r>
      <w:r w:rsidR="006A4950" w:rsidRPr="00D77583">
        <w:rPr>
          <w:b/>
          <w:bCs/>
          <w:sz w:val="20"/>
        </w:rPr>
        <w:t>Bogfoeringsdato</w:t>
      </w:r>
    </w:p>
    <w:p w14:paraId="59062B7D" w14:textId="40A3E788" w:rsidR="008B0942" w:rsidRDefault="004623BB" w:rsidP="008B0942">
      <w:pPr>
        <w:keepLines/>
        <w:tabs>
          <w:tab w:val="left" w:pos="1843"/>
          <w:tab w:val="left" w:pos="2127"/>
        </w:tabs>
        <w:spacing w:after="0" w:line="240" w:lineRule="auto"/>
      </w:pPr>
      <w:r>
        <w:t>Finansbilagets b</w:t>
      </w:r>
      <w:r w:rsidR="001C253B">
        <w:t>ogføringsdato.</w:t>
      </w:r>
    </w:p>
    <w:p w14:paraId="5CBF3FDD" w14:textId="7EEF1928" w:rsidR="008B0942" w:rsidRDefault="008B0942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="00AD46EE">
        <w:tab/>
        <w:t>:</w:t>
      </w:r>
      <w:r w:rsidR="00FD6BE5">
        <w:tab/>
        <w:t>DDMM</w:t>
      </w:r>
      <w:r w:rsidR="003370C7">
        <w:t>ÅÅÅÅ</w:t>
      </w:r>
    </w:p>
    <w:p w14:paraId="16AFD048" w14:textId="77777777" w:rsidR="008B0942" w:rsidRDefault="008B0942" w:rsidP="008B0942">
      <w:pPr>
        <w:keepLines/>
        <w:tabs>
          <w:tab w:val="left" w:pos="1843"/>
          <w:tab w:val="left" w:pos="2127"/>
        </w:tabs>
        <w:spacing w:after="0" w:line="240" w:lineRule="auto"/>
      </w:pPr>
    </w:p>
    <w:p w14:paraId="71D61D24" w14:textId="4392E01B" w:rsidR="008B0942" w:rsidRDefault="008B0942" w:rsidP="008B0942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2</w:t>
      </w:r>
      <w:r w:rsidRPr="00C669A7">
        <w:rPr>
          <w:b/>
        </w:rPr>
        <w:t xml:space="preserve"> </w:t>
      </w:r>
      <w:r w:rsidR="006A4950" w:rsidRPr="00D77583">
        <w:rPr>
          <w:b/>
          <w:bCs/>
          <w:sz w:val="20"/>
        </w:rPr>
        <w:t>Bilagsdato</w:t>
      </w:r>
    </w:p>
    <w:p w14:paraId="37B4042B" w14:textId="433BE375" w:rsidR="00FD6BE5" w:rsidRDefault="004623BB" w:rsidP="00FD6BE5">
      <w:pPr>
        <w:keepLines/>
        <w:tabs>
          <w:tab w:val="left" w:pos="1843"/>
          <w:tab w:val="left" w:pos="2127"/>
        </w:tabs>
        <w:spacing w:after="0" w:line="240" w:lineRule="auto"/>
      </w:pPr>
      <w:r>
        <w:t>Finansbilagets b</w:t>
      </w:r>
      <w:r w:rsidR="00FD6BE5">
        <w:t>ila</w:t>
      </w:r>
      <w:r w:rsidR="00B54B9B">
        <w:t>gs</w:t>
      </w:r>
      <w:r w:rsidR="00FD6BE5">
        <w:t>dato.</w:t>
      </w:r>
    </w:p>
    <w:p w14:paraId="1010C95B" w14:textId="169CFFF2" w:rsidR="00FD6BE5" w:rsidRDefault="00FD6BE5" w:rsidP="00FD6BE5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  <w:t>:</w:t>
      </w:r>
      <w:r>
        <w:tab/>
        <w:t>DDMM</w:t>
      </w:r>
      <w:r w:rsidR="003370C7">
        <w:t>ÅÅÅÅ</w:t>
      </w:r>
    </w:p>
    <w:p w14:paraId="66A1F5D1" w14:textId="77777777" w:rsidR="008B0942" w:rsidRDefault="008B0942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6E603468" w14:textId="0DC55C54" w:rsidR="008B0942" w:rsidRDefault="008B0942" w:rsidP="008B0942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3</w:t>
      </w:r>
      <w:r w:rsidRPr="00C669A7">
        <w:rPr>
          <w:b/>
        </w:rPr>
        <w:t xml:space="preserve"> </w:t>
      </w:r>
      <w:r w:rsidR="006A4950" w:rsidRPr="00D77583">
        <w:rPr>
          <w:b/>
          <w:bCs/>
          <w:sz w:val="20"/>
        </w:rPr>
        <w:t>Bogfoeringsperiode</w:t>
      </w:r>
    </w:p>
    <w:p w14:paraId="3F983127" w14:textId="77777777" w:rsidR="00785B8A" w:rsidRDefault="00834E91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 xml:space="preserve">Den måned, som finansbilaget bogføringsmæssigt tilhører. </w:t>
      </w:r>
    </w:p>
    <w:p w14:paraId="7BC75FAE" w14:textId="00D61B1D" w:rsidR="008B0942" w:rsidRDefault="00843AF4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Periode 13-1</w:t>
      </w:r>
      <w:r w:rsidR="00F33A3D">
        <w:t>4</w:t>
      </w:r>
      <w:r>
        <w:t xml:space="preserve"> refererer til supplementsposteringer. </w:t>
      </w:r>
    </w:p>
    <w:p w14:paraId="2AAE979D" w14:textId="03573333" w:rsidR="00BF0A7C" w:rsidRDefault="00BF0A7C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5C3FB5">
        <w:t xml:space="preserve"> 01 til </w:t>
      </w:r>
      <w:r w:rsidR="000B39C3">
        <w:t>1</w:t>
      </w:r>
      <w:r w:rsidR="00F33A3D">
        <w:t>4</w:t>
      </w:r>
    </w:p>
    <w:p w14:paraId="06FB3030" w14:textId="77777777" w:rsidR="00BF0A7C" w:rsidRDefault="00BF0A7C" w:rsidP="008B094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6D746638" w14:textId="5D5E9FD7" w:rsidR="00BF0A7C" w:rsidRPr="00E66FD2" w:rsidRDefault="00BF0A7C" w:rsidP="00BF0A7C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4</w:t>
      </w:r>
      <w:r w:rsidRPr="00E66FD2">
        <w:rPr>
          <w:b/>
        </w:rPr>
        <w:t xml:space="preserve"> </w:t>
      </w:r>
      <w:r w:rsidR="006A4950" w:rsidRPr="00D77583">
        <w:rPr>
          <w:b/>
          <w:bCs/>
          <w:sz w:val="20"/>
        </w:rPr>
        <w:t>Registreringsdato</w:t>
      </w:r>
    </w:p>
    <w:p w14:paraId="258268CF" w14:textId="0814D747" w:rsidR="00BF0A7C" w:rsidRDefault="008F6940" w:rsidP="00BF0A7C">
      <w:pPr>
        <w:keepLines/>
        <w:tabs>
          <w:tab w:val="left" w:pos="1843"/>
          <w:tab w:val="left" w:pos="2127"/>
        </w:tabs>
        <w:spacing w:after="0" w:line="240" w:lineRule="auto"/>
      </w:pPr>
      <w:r>
        <w:t>Den dato, hvor finansbilaget er registreret i</w:t>
      </w:r>
      <w:r w:rsidR="00BF0A7C">
        <w:t xml:space="preserve"> Opus Økonomi</w:t>
      </w:r>
      <w:r>
        <w:t>.</w:t>
      </w:r>
    </w:p>
    <w:p w14:paraId="16FB876C" w14:textId="2E0ABDFD" w:rsidR="00BF0A7C" w:rsidRDefault="00BF0A7C" w:rsidP="00BF0A7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="008F6940">
        <w:tab/>
        <w:t>:</w:t>
      </w:r>
      <w:r w:rsidR="008F6940">
        <w:tab/>
        <w:t>DDMM</w:t>
      </w:r>
      <w:r w:rsidR="003370C7">
        <w:t>ÅÅÅÅ</w:t>
      </w:r>
    </w:p>
    <w:p w14:paraId="0D19AE26" w14:textId="77777777" w:rsidR="00BF0A7C" w:rsidRDefault="00BF0A7C" w:rsidP="00BF0A7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2D3AA6BF" w14:textId="791FBE6D" w:rsidR="00BF0A7C" w:rsidRDefault="00BF0A7C" w:rsidP="00BF0A7C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5</w:t>
      </w:r>
      <w:r w:rsidRPr="00C669A7">
        <w:rPr>
          <w:b/>
        </w:rPr>
        <w:t xml:space="preserve"> </w:t>
      </w:r>
      <w:r w:rsidR="00F231F7" w:rsidRPr="00D77583">
        <w:rPr>
          <w:b/>
          <w:bCs/>
          <w:sz w:val="20"/>
        </w:rPr>
        <w:t>Registreringstidspunkt</w:t>
      </w:r>
    </w:p>
    <w:p w14:paraId="3162E707" w14:textId="6D68D2AC" w:rsidR="004F780F" w:rsidRDefault="004F780F" w:rsidP="004F780F">
      <w:pPr>
        <w:keepLines/>
        <w:tabs>
          <w:tab w:val="left" w:pos="1843"/>
          <w:tab w:val="left" w:pos="2127"/>
        </w:tabs>
        <w:spacing w:after="0" w:line="240" w:lineRule="auto"/>
      </w:pPr>
      <w:r>
        <w:t>Det tidspunkt, hvor finansbilaget er registreret i Opus Økonomi.</w:t>
      </w:r>
    </w:p>
    <w:p w14:paraId="3A45B5F5" w14:textId="607B97A0" w:rsidR="004F780F" w:rsidRDefault="004F780F" w:rsidP="003B3F99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>
        <w:tab/>
        <w:t>:</w:t>
      </w:r>
      <w:r>
        <w:tab/>
        <w:t>TTMMSS</w:t>
      </w:r>
    </w:p>
    <w:p w14:paraId="56967307" w14:textId="77777777" w:rsidR="00BF0A7C" w:rsidRDefault="00BF0A7C" w:rsidP="00BF0A7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64C7C3EF" w14:textId="175C3EFC" w:rsidR="00BF0A7C" w:rsidRPr="00B95A23" w:rsidRDefault="00BF0A7C" w:rsidP="00BF0A7C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b/>
          <w:sz w:val="20"/>
        </w:rPr>
      </w:pPr>
      <w:r w:rsidRPr="00815F2A">
        <w:rPr>
          <w:rFonts w:cs="Arial"/>
          <w:b/>
        </w:rPr>
        <w:t>2</w:t>
      </w:r>
      <w:r w:rsidR="000B4BB2">
        <w:rPr>
          <w:rFonts w:cs="Arial"/>
          <w:b/>
        </w:rPr>
        <w:t>6</w:t>
      </w:r>
      <w:r w:rsidRPr="00B95A23">
        <w:rPr>
          <w:rFonts w:cs="Arial"/>
          <w:b/>
          <w:sz w:val="20"/>
        </w:rPr>
        <w:t xml:space="preserve"> </w:t>
      </w:r>
      <w:r w:rsidR="00F231F7" w:rsidRPr="00D77583">
        <w:rPr>
          <w:b/>
          <w:bCs/>
          <w:sz w:val="20"/>
        </w:rPr>
        <w:t>ReferenceBilagNr</w:t>
      </w:r>
    </w:p>
    <w:p w14:paraId="3869421E" w14:textId="77777777" w:rsidR="0056597D" w:rsidRDefault="00146733" w:rsidP="00B22339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 w:rsidRPr="00383B1C">
        <w:rPr>
          <w:rFonts w:cs="Arial"/>
          <w:szCs w:val="18"/>
        </w:rPr>
        <w:t>Referencefelt</w:t>
      </w:r>
      <w:r w:rsidR="00383B1C" w:rsidRPr="00383B1C">
        <w:rPr>
          <w:szCs w:val="18"/>
        </w:rPr>
        <w:t xml:space="preserve"> på finansbilag</w:t>
      </w:r>
      <w:r w:rsidR="00596B83">
        <w:rPr>
          <w:szCs w:val="18"/>
        </w:rPr>
        <w:t xml:space="preserve">ets </w:t>
      </w:r>
      <w:r w:rsidR="00513E80">
        <w:rPr>
          <w:szCs w:val="18"/>
        </w:rPr>
        <w:t>top</w:t>
      </w:r>
      <w:r w:rsidR="00B22339" w:rsidRPr="00383B1C">
        <w:rPr>
          <w:rFonts w:cs="Arial"/>
          <w:szCs w:val="18"/>
        </w:rPr>
        <w:t>.</w:t>
      </w:r>
      <w:r w:rsidR="00A077D4">
        <w:rPr>
          <w:rFonts w:cs="Arial"/>
          <w:szCs w:val="18"/>
        </w:rPr>
        <w:t xml:space="preserve"> </w:t>
      </w:r>
    </w:p>
    <w:p w14:paraId="6D6F2870" w14:textId="62CE0E5D" w:rsidR="00B22339" w:rsidRPr="00383B1C" w:rsidRDefault="00F10F44" w:rsidP="00B22339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 xml:space="preserve">Feltet er et tekstfelt </w:t>
      </w:r>
      <w:r w:rsidR="001B42FD">
        <w:rPr>
          <w:rFonts w:cs="Arial"/>
          <w:szCs w:val="18"/>
        </w:rPr>
        <w:t>uden</w:t>
      </w:r>
      <w:r w:rsidR="0048370D">
        <w:rPr>
          <w:rFonts w:cs="Arial"/>
          <w:szCs w:val="18"/>
        </w:rPr>
        <w:t xml:space="preserve"> foruddefineret</w:t>
      </w:r>
      <w:r w:rsidR="001B42FD">
        <w:rPr>
          <w:rFonts w:cs="Arial"/>
          <w:szCs w:val="18"/>
        </w:rPr>
        <w:t xml:space="preserve"> indhold</w:t>
      </w:r>
      <w:r w:rsidR="0048370D">
        <w:rPr>
          <w:rFonts w:cs="Arial"/>
          <w:szCs w:val="18"/>
        </w:rPr>
        <w:t>.</w:t>
      </w:r>
    </w:p>
    <w:p w14:paraId="53AD14E1" w14:textId="061C9E3B" w:rsidR="00BF0A7C" w:rsidRPr="00383B1C" w:rsidRDefault="00BF0A7C" w:rsidP="00B22339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 w:rsidRPr="00383B1C">
        <w:rPr>
          <w:szCs w:val="18"/>
        </w:rPr>
        <w:t>Værdisæt</w:t>
      </w:r>
      <w:r w:rsidR="00B22339" w:rsidRPr="00383B1C">
        <w:rPr>
          <w:szCs w:val="18"/>
        </w:rPr>
        <w:tab/>
      </w:r>
      <w:r w:rsidRPr="00383B1C">
        <w:rPr>
          <w:szCs w:val="18"/>
        </w:rPr>
        <w:t>:</w:t>
      </w:r>
      <w:r w:rsidR="00B22339" w:rsidRPr="00383B1C">
        <w:rPr>
          <w:szCs w:val="18"/>
        </w:rPr>
        <w:tab/>
      </w:r>
      <w:r w:rsidR="00BF32C6" w:rsidRPr="00383B1C">
        <w:rPr>
          <w:szCs w:val="18"/>
        </w:rPr>
        <w:t>Alfanumerisk</w:t>
      </w:r>
    </w:p>
    <w:p w14:paraId="3206E504" w14:textId="77777777" w:rsidR="00815F2A" w:rsidRDefault="00815F2A" w:rsidP="00815F2A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</w:p>
    <w:p w14:paraId="4DD6AD0F" w14:textId="30561D4A" w:rsidR="007B5F0F" w:rsidRDefault="00815F2A" w:rsidP="007B5F0F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7</w:t>
      </w:r>
      <w:r w:rsidRPr="00C669A7">
        <w:rPr>
          <w:b/>
        </w:rPr>
        <w:t xml:space="preserve"> </w:t>
      </w:r>
      <w:r w:rsidR="00F231F7" w:rsidRPr="00D77583">
        <w:rPr>
          <w:b/>
          <w:bCs/>
          <w:sz w:val="20"/>
        </w:rPr>
        <w:t>BilagstopTekst</w:t>
      </w:r>
    </w:p>
    <w:p w14:paraId="74C7CBF9" w14:textId="77777777" w:rsidR="001B42FD" w:rsidRDefault="0091170D" w:rsidP="007B5F0F">
      <w:pPr>
        <w:keepLines/>
        <w:tabs>
          <w:tab w:val="left" w:pos="1843"/>
          <w:tab w:val="left" w:pos="2127"/>
        </w:tabs>
        <w:spacing w:after="0" w:line="240" w:lineRule="auto"/>
      </w:pPr>
      <w:r>
        <w:t>Tekstfelt</w:t>
      </w:r>
      <w:r w:rsidR="00ED6F56">
        <w:t xml:space="preserve"> på finansbilaget</w:t>
      </w:r>
      <w:r w:rsidR="00596B83">
        <w:t>s top</w:t>
      </w:r>
      <w:r w:rsidR="00ED6F56">
        <w:t>.</w:t>
      </w:r>
    </w:p>
    <w:p w14:paraId="4BEA4CA4" w14:textId="77777777" w:rsidR="001B42FD" w:rsidRPr="00383B1C" w:rsidRDefault="001B42FD" w:rsidP="001B42FD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478F9143" w14:textId="4B8FBA5C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B22339">
        <w:tab/>
        <w:t>Alfanumerisk</w:t>
      </w:r>
    </w:p>
    <w:p w14:paraId="69C48689" w14:textId="77777777" w:rsidR="00BF0A7C" w:rsidRDefault="00BF0A7C" w:rsidP="00BF0A7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01C5351A" w14:textId="2753047B" w:rsidR="007B5F0F" w:rsidRDefault="00815F2A" w:rsidP="0091170D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  <w:r>
        <w:rPr>
          <w:b/>
        </w:rPr>
        <w:t>2</w:t>
      </w:r>
      <w:r w:rsidR="000B4BB2">
        <w:rPr>
          <w:b/>
        </w:rPr>
        <w:t>8</w:t>
      </w:r>
      <w:r w:rsidRPr="001B7B67">
        <w:rPr>
          <w:b/>
        </w:rPr>
        <w:t xml:space="preserve"> </w:t>
      </w:r>
      <w:r w:rsidR="00F231F7" w:rsidRPr="0091170D">
        <w:rPr>
          <w:b/>
        </w:rPr>
        <w:t>Valuta</w:t>
      </w:r>
    </w:p>
    <w:p w14:paraId="0C9CC385" w14:textId="3FDED3EB" w:rsidR="00815F2A" w:rsidRPr="0091170D" w:rsidRDefault="00350E4D" w:rsidP="0091170D">
      <w:pPr>
        <w:keepLines/>
        <w:tabs>
          <w:tab w:val="left" w:pos="1843"/>
          <w:tab w:val="left" w:pos="2127"/>
        </w:tabs>
        <w:spacing w:after="0" w:line="240" w:lineRule="auto"/>
        <w:rPr>
          <w:bCs/>
        </w:rPr>
      </w:pPr>
      <w:r>
        <w:rPr>
          <w:bCs/>
        </w:rPr>
        <w:t>Altid danske kroner.</w:t>
      </w:r>
    </w:p>
    <w:p w14:paraId="750584B4" w14:textId="39D3F41E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Pr="0037027A">
        <w:tab/>
      </w:r>
      <w:r w:rsidR="007E4294">
        <w:t>DKK</w:t>
      </w:r>
    </w:p>
    <w:p w14:paraId="0560DFC1" w14:textId="77777777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7074A6DB" w14:textId="3CCF5AB4" w:rsidR="00815F2A" w:rsidRDefault="00815F2A" w:rsidP="00815F2A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2</w:t>
      </w:r>
      <w:r w:rsidR="000B4BB2">
        <w:rPr>
          <w:b/>
        </w:rPr>
        <w:t>9</w:t>
      </w:r>
      <w:r w:rsidRPr="00C669A7">
        <w:rPr>
          <w:b/>
        </w:rPr>
        <w:t xml:space="preserve"> </w:t>
      </w:r>
      <w:r w:rsidR="00F231F7" w:rsidRPr="00D77583">
        <w:rPr>
          <w:b/>
          <w:bCs/>
          <w:sz w:val="20"/>
        </w:rPr>
        <w:t>ValutaKurs</w:t>
      </w:r>
    </w:p>
    <w:p w14:paraId="46322528" w14:textId="1330AF0A" w:rsidR="00815F2A" w:rsidRDefault="004C3B99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 xml:space="preserve">Omregningskurs til </w:t>
      </w:r>
      <w:r w:rsidR="009133D2">
        <w:t>valuta.</w:t>
      </w:r>
    </w:p>
    <w:p w14:paraId="0CC84447" w14:textId="4CEE7171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4C3B99">
        <w:tab/>
        <w:t>1,00000</w:t>
      </w:r>
    </w:p>
    <w:p w14:paraId="79F01BF9" w14:textId="77777777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bookmarkStart w:id="35" w:name="f120_nplnr"/>
    </w:p>
    <w:bookmarkEnd w:id="35"/>
    <w:p w14:paraId="0B6E2AE7" w14:textId="65625A3F" w:rsidR="00815F2A" w:rsidRPr="00EE06B6" w:rsidRDefault="000B4BB2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30</w:t>
      </w:r>
      <w:r w:rsidR="00815F2A" w:rsidRPr="00EE06B6">
        <w:rPr>
          <w:b/>
        </w:rPr>
        <w:t xml:space="preserve"> </w:t>
      </w:r>
      <w:r w:rsidR="00F231F7" w:rsidRPr="00D77583">
        <w:rPr>
          <w:b/>
          <w:bCs/>
          <w:sz w:val="20"/>
        </w:rPr>
        <w:t>ValutaOmregningDato</w:t>
      </w:r>
    </w:p>
    <w:p w14:paraId="1C7094BF" w14:textId="590FDF4E" w:rsidR="00815F2A" w:rsidRDefault="001E1247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Valutaomregningsdato.</w:t>
      </w:r>
    </w:p>
    <w:p w14:paraId="2607190A" w14:textId="1AFFC4E2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Væ</w:t>
      </w:r>
      <w:r w:rsidRPr="0037027A">
        <w:t>rdisæt</w:t>
      </w:r>
      <w:r w:rsidRPr="0037027A">
        <w:tab/>
      </w:r>
      <w:r>
        <w:t>:</w:t>
      </w:r>
      <w:r>
        <w:tab/>
      </w:r>
      <w:r w:rsidR="00C171C2">
        <w:t>DDMM</w:t>
      </w:r>
      <w:r w:rsidR="003370C7">
        <w:t>ÅÅÅÅ</w:t>
      </w:r>
    </w:p>
    <w:p w14:paraId="7B9ABBF0" w14:textId="77777777" w:rsidR="00A83D87" w:rsidRDefault="00A83D87" w:rsidP="00815F2A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</w:p>
    <w:p w14:paraId="4B23A839" w14:textId="41B298BF" w:rsidR="00815F2A" w:rsidRDefault="000B4BB2" w:rsidP="00815F2A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31</w:t>
      </w:r>
      <w:r w:rsidR="00815F2A" w:rsidRPr="00C669A7">
        <w:rPr>
          <w:b/>
        </w:rPr>
        <w:t xml:space="preserve"> </w:t>
      </w:r>
      <w:r w:rsidR="00F231F7">
        <w:rPr>
          <w:rFonts w:cs="Arial"/>
          <w:b/>
          <w:sz w:val="20"/>
        </w:rPr>
        <w:t>ReferenceFelt</w:t>
      </w:r>
    </w:p>
    <w:p w14:paraId="31F96BF3" w14:textId="7D6E30A9" w:rsidR="00815F2A" w:rsidRDefault="00E41260" w:rsidP="001B42F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Referencefelt</w:t>
      </w:r>
      <w:r w:rsidR="00383B1C">
        <w:t xml:space="preserve"> </w:t>
      </w:r>
      <w:r w:rsidR="00383B1C" w:rsidRPr="00A93FE2">
        <w:t>på finansbilaget</w:t>
      </w:r>
      <w:r w:rsidR="00F028BB" w:rsidRPr="00A93FE2">
        <w:t>s top</w:t>
      </w:r>
      <w:r>
        <w:t>.</w:t>
      </w:r>
      <w:r w:rsidR="0048370D" w:rsidRPr="00A93FE2">
        <w:t xml:space="preserve"> </w:t>
      </w:r>
    </w:p>
    <w:p w14:paraId="4A647836" w14:textId="77777777" w:rsidR="001B42FD" w:rsidRPr="00383B1C" w:rsidRDefault="001B42FD" w:rsidP="001B42FD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48AF0991" w14:textId="52B33DFC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640788">
        <w:tab/>
        <w:t>Alfanumerisk</w:t>
      </w:r>
    </w:p>
    <w:p w14:paraId="7E0ED3AB" w14:textId="77777777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19DB38B7" w14:textId="4A8931EA" w:rsidR="00815F2A" w:rsidRPr="00EE06B6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rFonts w:cs="Arial"/>
          <w:b/>
          <w:sz w:val="20"/>
        </w:rPr>
      </w:pPr>
      <w:r>
        <w:rPr>
          <w:b/>
        </w:rPr>
        <w:t>3</w:t>
      </w:r>
      <w:r w:rsidR="000B4BB2">
        <w:rPr>
          <w:b/>
        </w:rPr>
        <w:t>2</w:t>
      </w:r>
      <w:r w:rsidRPr="00EE06B6">
        <w:rPr>
          <w:b/>
        </w:rPr>
        <w:t xml:space="preserve"> </w:t>
      </w:r>
      <w:r w:rsidR="00F231F7" w:rsidRPr="00D77583">
        <w:rPr>
          <w:b/>
          <w:bCs/>
          <w:sz w:val="20"/>
        </w:rPr>
        <w:t>ReferenceFelt1</w:t>
      </w:r>
    </w:p>
    <w:p w14:paraId="3280691B" w14:textId="32D37323" w:rsidR="00640788" w:rsidRDefault="00640788" w:rsidP="0064078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Referencefelt</w:t>
      </w:r>
      <w:r w:rsidR="00383B1C" w:rsidRPr="00383B1C">
        <w:rPr>
          <w:szCs w:val="18"/>
        </w:rPr>
        <w:t xml:space="preserve"> på finansbilaget</w:t>
      </w:r>
      <w:r w:rsidR="00F028BB">
        <w:rPr>
          <w:szCs w:val="18"/>
        </w:rPr>
        <w:t>s top</w:t>
      </w:r>
      <w:r>
        <w:t>.</w:t>
      </w:r>
    </w:p>
    <w:p w14:paraId="6CFE0CA0" w14:textId="77777777" w:rsidR="001B42FD" w:rsidRPr="00383B1C" w:rsidRDefault="001B42FD" w:rsidP="001B42FD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5CF22B5C" w14:textId="443D64E6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Væ</w:t>
      </w:r>
      <w:r w:rsidRPr="0037027A">
        <w:t>rdisæt</w:t>
      </w:r>
      <w:r w:rsidRPr="0037027A">
        <w:tab/>
      </w:r>
      <w:r>
        <w:t>:</w:t>
      </w:r>
      <w:r>
        <w:tab/>
      </w:r>
      <w:r w:rsidR="00640788">
        <w:t>Alfanumerisk</w:t>
      </w:r>
    </w:p>
    <w:p w14:paraId="1D4EEC94" w14:textId="77777777" w:rsidR="00A83D87" w:rsidRDefault="00A83D87" w:rsidP="00815F2A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</w:p>
    <w:p w14:paraId="4567E181" w14:textId="3D19AEAD" w:rsidR="00815F2A" w:rsidRDefault="00815F2A" w:rsidP="00815F2A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3</w:t>
      </w:r>
      <w:r w:rsidR="000B4BB2">
        <w:rPr>
          <w:b/>
        </w:rPr>
        <w:t>3</w:t>
      </w:r>
      <w:r w:rsidRPr="00C669A7">
        <w:rPr>
          <w:b/>
        </w:rPr>
        <w:t xml:space="preserve"> </w:t>
      </w:r>
      <w:r w:rsidR="00F231F7" w:rsidRPr="00D77583">
        <w:rPr>
          <w:b/>
          <w:bCs/>
          <w:sz w:val="20"/>
        </w:rPr>
        <w:t>ReferenceFelt2</w:t>
      </w:r>
    </w:p>
    <w:p w14:paraId="3A627939" w14:textId="1F24545B" w:rsidR="00640788" w:rsidRDefault="00640788" w:rsidP="0064078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Referencefelt</w:t>
      </w:r>
      <w:r w:rsidR="00383B1C" w:rsidRPr="00383B1C">
        <w:rPr>
          <w:szCs w:val="18"/>
        </w:rPr>
        <w:t xml:space="preserve"> på finansbilaget</w:t>
      </w:r>
      <w:r w:rsidR="00F028BB">
        <w:rPr>
          <w:szCs w:val="18"/>
        </w:rPr>
        <w:t>s top</w:t>
      </w:r>
      <w:r>
        <w:t>.</w:t>
      </w:r>
    </w:p>
    <w:p w14:paraId="6F609F66" w14:textId="77777777" w:rsidR="002938D4" w:rsidRPr="00383B1C" w:rsidRDefault="002938D4" w:rsidP="002938D4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4D81113B" w14:textId="026B7B9D" w:rsidR="00815F2A" w:rsidRDefault="00815F2A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640788">
        <w:tab/>
        <w:t>Alfanumerisk</w:t>
      </w:r>
    </w:p>
    <w:p w14:paraId="6B7EEC35" w14:textId="77777777" w:rsidR="002954F8" w:rsidRDefault="002954F8" w:rsidP="00815F2A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7F389D0B" w14:textId="621EB598" w:rsidR="002954F8" w:rsidRPr="00F231F7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3</w:t>
      </w:r>
      <w:r w:rsidR="00545C8C">
        <w:rPr>
          <w:b/>
        </w:rPr>
        <w:t>4</w:t>
      </w:r>
      <w:r w:rsidRPr="003A4407">
        <w:rPr>
          <w:b/>
        </w:rPr>
        <w:t xml:space="preserve"> </w:t>
      </w:r>
      <w:r w:rsidR="00F231F7" w:rsidRPr="009F536D">
        <w:rPr>
          <w:b/>
          <w:bCs/>
          <w:sz w:val="20"/>
        </w:rPr>
        <w:t>ReferenceFeltAlternativ</w:t>
      </w:r>
    </w:p>
    <w:p w14:paraId="7EF283A3" w14:textId="3ACEA4E2" w:rsidR="000B4BB2" w:rsidRDefault="000B4BB2" w:rsidP="000B4BB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Referencefelt</w:t>
      </w:r>
      <w:r w:rsidR="00383B1C" w:rsidRPr="00383B1C">
        <w:rPr>
          <w:szCs w:val="18"/>
        </w:rPr>
        <w:t xml:space="preserve"> på finansbilaget</w:t>
      </w:r>
      <w:r w:rsidR="00FD35A4">
        <w:rPr>
          <w:szCs w:val="18"/>
        </w:rPr>
        <w:t>s top</w:t>
      </w:r>
      <w:r>
        <w:t>.</w:t>
      </w:r>
    </w:p>
    <w:p w14:paraId="68D00BA8" w14:textId="77777777" w:rsidR="002938D4" w:rsidRPr="00383B1C" w:rsidRDefault="002938D4" w:rsidP="002938D4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6E7288C1" w14:textId="1ABAF8FB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Væ</w:t>
      </w:r>
      <w:r w:rsidRPr="0037027A">
        <w:t>rdisæt</w:t>
      </w:r>
      <w:r w:rsidRPr="0037027A">
        <w:tab/>
      </w:r>
      <w:r>
        <w:t>:</w:t>
      </w:r>
      <w:r w:rsidR="000B4BB2">
        <w:tab/>
        <w:t>Alfanumerisk</w:t>
      </w:r>
    </w:p>
    <w:p w14:paraId="3AF54A5A" w14:textId="77777777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6F322A72" w14:textId="02BD5E74" w:rsidR="002954F8" w:rsidRPr="001B7B67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rFonts w:cs="Arial"/>
          <w:b/>
          <w:sz w:val="20"/>
        </w:rPr>
      </w:pPr>
      <w:r>
        <w:rPr>
          <w:b/>
        </w:rPr>
        <w:t>3</w:t>
      </w:r>
      <w:r w:rsidR="00545C8C">
        <w:rPr>
          <w:b/>
        </w:rPr>
        <w:t>5</w:t>
      </w:r>
      <w:r w:rsidRPr="001B7B67">
        <w:rPr>
          <w:b/>
        </w:rPr>
        <w:t xml:space="preserve"> </w:t>
      </w:r>
      <w:r w:rsidR="00F231F7" w:rsidRPr="00695C5E">
        <w:rPr>
          <w:b/>
          <w:bCs/>
          <w:sz w:val="20"/>
        </w:rPr>
        <w:t>DebetKreditMarkering</w:t>
      </w:r>
    </w:p>
    <w:p w14:paraId="729349C0" w14:textId="78F63A8A" w:rsidR="002954F8" w:rsidRDefault="00AA35C4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De</w:t>
      </w:r>
      <w:r w:rsidR="00545C8C">
        <w:t>bet / kredit markering.</w:t>
      </w:r>
    </w:p>
    <w:p w14:paraId="17815226" w14:textId="1B87C40D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Pr="0037027A">
        <w:tab/>
      </w:r>
      <w:r w:rsidR="00AA35C4">
        <w:t>D eller K</w:t>
      </w:r>
    </w:p>
    <w:p w14:paraId="59461F5B" w14:textId="77777777" w:rsidR="00545C8C" w:rsidRDefault="00545C8C" w:rsidP="001527F3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</w:p>
    <w:p w14:paraId="49251FD3" w14:textId="002B91C5" w:rsidR="001527F3" w:rsidRDefault="002954F8" w:rsidP="001527F3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rFonts w:cs="Arial"/>
          <w:b/>
          <w:sz w:val="20"/>
        </w:rPr>
      </w:pPr>
      <w:r>
        <w:rPr>
          <w:b/>
        </w:rPr>
        <w:t>3</w:t>
      </w:r>
      <w:r w:rsidR="00545C8C">
        <w:rPr>
          <w:b/>
        </w:rPr>
        <w:t>6</w:t>
      </w:r>
      <w:r w:rsidRPr="001B7B67">
        <w:rPr>
          <w:b/>
        </w:rPr>
        <w:t xml:space="preserve"> </w:t>
      </w:r>
      <w:r w:rsidR="00F231F7">
        <w:rPr>
          <w:rFonts w:cs="Arial"/>
          <w:b/>
          <w:sz w:val="20"/>
        </w:rPr>
        <w:t>Beloeb</w:t>
      </w:r>
    </w:p>
    <w:p w14:paraId="241C9757" w14:textId="11C94F8E" w:rsidR="006E7D8E" w:rsidRDefault="006E7D8E" w:rsidP="006E7D8E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Posteringsbeløb. </w:t>
      </w:r>
    </w:p>
    <w:p w14:paraId="77E6BC7E" w14:textId="77777777" w:rsidR="006E7D8E" w:rsidRPr="00D77583" w:rsidRDefault="006E7D8E" w:rsidP="006E7D8E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Beløbet er angivet uden fortegn, med to decimaler og ’,’ (komma) som decimaltegn. </w:t>
      </w:r>
    </w:p>
    <w:p w14:paraId="0E27BF88" w14:textId="67F26FFF" w:rsidR="00016F78" w:rsidRDefault="006E7D8E" w:rsidP="006E7D8E">
      <w:pPr>
        <w:keepLines/>
        <w:tabs>
          <w:tab w:val="left" w:pos="1843"/>
          <w:tab w:val="left" w:pos="2126"/>
        </w:tabs>
        <w:spacing w:before="0" w:after="0" w:line="240" w:lineRule="auto"/>
        <w:ind w:left="2126" w:hanging="2126"/>
      </w:pPr>
      <w:r w:rsidRPr="00AD1109">
        <w:t>Værdisæt</w:t>
      </w:r>
      <w:r w:rsidRPr="00AD1109">
        <w:tab/>
        <w:t>:</w:t>
      </w:r>
      <w:r w:rsidR="00DB4186">
        <w:tab/>
      </w:r>
      <w:r>
        <w:t>0,01 til 9999999999999,99</w:t>
      </w:r>
    </w:p>
    <w:p w14:paraId="11DD3701" w14:textId="77777777" w:rsidR="006F1550" w:rsidRDefault="006F1550" w:rsidP="00DB4186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6E93D31D" w14:textId="3A78D606" w:rsidR="002954F8" w:rsidRPr="0076579D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3</w:t>
      </w:r>
      <w:r w:rsidR="00545C8C">
        <w:rPr>
          <w:b/>
        </w:rPr>
        <w:t>7</w:t>
      </w:r>
      <w:r w:rsidRPr="0076579D">
        <w:rPr>
          <w:b/>
        </w:rPr>
        <w:t xml:space="preserve"> </w:t>
      </w:r>
      <w:r w:rsidR="00B00067" w:rsidRPr="00322C5A">
        <w:rPr>
          <w:b/>
          <w:bCs/>
          <w:sz w:val="20"/>
        </w:rPr>
        <w:t>Valoerdato</w:t>
      </w:r>
    </w:p>
    <w:p w14:paraId="3816F0C1" w14:textId="236031B2" w:rsidR="002954F8" w:rsidRDefault="00BB54E0" w:rsidP="002954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Valørdato.</w:t>
      </w:r>
    </w:p>
    <w:p w14:paraId="631EE145" w14:textId="29ECEFD9" w:rsidR="006F1550" w:rsidRDefault="002954F8" w:rsidP="00DB4186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Væ</w:t>
      </w:r>
      <w:r w:rsidRPr="0037027A">
        <w:t>rdisæt</w:t>
      </w:r>
      <w:r w:rsidR="00DB4186">
        <w:tab/>
      </w:r>
      <w:r w:rsidR="006E30F3">
        <w:t>:</w:t>
      </w:r>
      <w:r w:rsidR="00DB4186">
        <w:tab/>
      </w:r>
      <w:r w:rsidR="006E30F3">
        <w:t>DDMM</w:t>
      </w:r>
      <w:r w:rsidR="003370C7">
        <w:t>ÅÅÅÅ</w:t>
      </w:r>
      <w:r>
        <w:tab/>
      </w:r>
    </w:p>
    <w:p w14:paraId="2CA941FD" w14:textId="77777777" w:rsidR="00DB4186" w:rsidRDefault="00DB4186" w:rsidP="002954F8">
      <w:pPr>
        <w:keepLines/>
        <w:tabs>
          <w:tab w:val="left" w:pos="1843"/>
          <w:tab w:val="left" w:pos="2127"/>
        </w:tabs>
        <w:spacing w:after="0" w:line="240" w:lineRule="auto"/>
        <w:rPr>
          <w:b/>
        </w:rPr>
      </w:pPr>
    </w:p>
    <w:p w14:paraId="65DAA3A0" w14:textId="64054BC0" w:rsidR="002954F8" w:rsidRPr="00F77A56" w:rsidRDefault="002954F8" w:rsidP="002954F8">
      <w:pPr>
        <w:keepLines/>
        <w:tabs>
          <w:tab w:val="left" w:pos="1843"/>
          <w:tab w:val="left" w:pos="2127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3</w:t>
      </w:r>
      <w:r w:rsidR="00743973">
        <w:rPr>
          <w:b/>
        </w:rPr>
        <w:t>8</w:t>
      </w:r>
      <w:r w:rsidRPr="00F77A56">
        <w:rPr>
          <w:b/>
        </w:rPr>
        <w:t xml:space="preserve"> </w:t>
      </w:r>
      <w:r w:rsidR="00867D77" w:rsidRPr="00D77583">
        <w:rPr>
          <w:b/>
          <w:bCs/>
          <w:sz w:val="20"/>
        </w:rPr>
        <w:t>Posteringstekst</w:t>
      </w:r>
    </w:p>
    <w:p w14:paraId="0FC43168" w14:textId="06677168" w:rsidR="002954F8" w:rsidRDefault="00743973" w:rsidP="002954F8">
      <w:pPr>
        <w:keepLines/>
        <w:tabs>
          <w:tab w:val="left" w:pos="1843"/>
          <w:tab w:val="left" w:pos="2127"/>
        </w:tabs>
        <w:spacing w:after="0" w:line="240" w:lineRule="auto"/>
      </w:pPr>
      <w:r>
        <w:t>Posteringstekst.</w:t>
      </w:r>
    </w:p>
    <w:p w14:paraId="2A7FF776" w14:textId="768FE54F" w:rsidR="002954F8" w:rsidRDefault="002954F8" w:rsidP="00AE4632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  <w:rPr>
          <w:b/>
        </w:rPr>
      </w:pPr>
      <w:r w:rsidRPr="0037027A">
        <w:t>Værdisæt</w:t>
      </w:r>
      <w:r w:rsidRPr="0037027A">
        <w:tab/>
        <w:t>:</w:t>
      </w:r>
      <w:bookmarkStart w:id="36" w:name="f077_wrbtr"/>
      <w:r w:rsidR="00262D57">
        <w:tab/>
      </w:r>
      <w:r w:rsidR="00743973">
        <w:t>Alfanumerisk</w:t>
      </w:r>
    </w:p>
    <w:p w14:paraId="0A454655" w14:textId="77777777" w:rsidR="0086560D" w:rsidRDefault="0086560D" w:rsidP="002954F8">
      <w:pPr>
        <w:keepLines/>
        <w:tabs>
          <w:tab w:val="left" w:pos="1843"/>
          <w:tab w:val="left" w:pos="2694"/>
        </w:tabs>
        <w:spacing w:after="0" w:line="240" w:lineRule="auto"/>
        <w:rPr>
          <w:b/>
        </w:rPr>
      </w:pPr>
    </w:p>
    <w:p w14:paraId="1EA7E3E7" w14:textId="355774CA" w:rsidR="002954F8" w:rsidRPr="007345AA" w:rsidRDefault="002954F8" w:rsidP="002954F8">
      <w:pPr>
        <w:keepLines/>
        <w:tabs>
          <w:tab w:val="left" w:pos="1843"/>
          <w:tab w:val="left" w:pos="2694"/>
        </w:tabs>
        <w:spacing w:after="0" w:line="240" w:lineRule="auto"/>
        <w:rPr>
          <w:b/>
        </w:rPr>
      </w:pPr>
      <w:r>
        <w:rPr>
          <w:b/>
        </w:rPr>
        <w:t>3</w:t>
      </w:r>
      <w:bookmarkEnd w:id="36"/>
      <w:r w:rsidR="00CA3BB3">
        <w:rPr>
          <w:b/>
        </w:rPr>
        <w:t>9</w:t>
      </w:r>
      <w:r w:rsidRPr="007345AA">
        <w:rPr>
          <w:b/>
        </w:rPr>
        <w:t xml:space="preserve"> </w:t>
      </w:r>
      <w:r w:rsidR="00BC1361" w:rsidRPr="00D77583">
        <w:rPr>
          <w:rFonts w:eastAsia="Verdana" w:cs="Verdana"/>
          <w:b/>
          <w:bCs/>
          <w:sz w:val="20"/>
        </w:rPr>
        <w:t>Artskonto</w:t>
      </w:r>
    </w:p>
    <w:p w14:paraId="6F3C4488" w14:textId="4CC29EBB" w:rsidR="00052543" w:rsidRDefault="00052543" w:rsidP="002954F8">
      <w:pPr>
        <w:keepLines/>
        <w:tabs>
          <w:tab w:val="left" w:pos="1843"/>
          <w:tab w:val="left" w:pos="2694"/>
        </w:tabs>
        <w:spacing w:after="0" w:line="240" w:lineRule="auto"/>
      </w:pPr>
      <w:r>
        <w:t>Hvis artskontoen starter med 9, så er det en balancekonto, ellers er det en driftskonto.</w:t>
      </w:r>
    </w:p>
    <w:p w14:paraId="65CDAEFA" w14:textId="502BC2EF" w:rsidR="0034110D" w:rsidRDefault="00306843" w:rsidP="002954F8">
      <w:pPr>
        <w:keepLines/>
        <w:tabs>
          <w:tab w:val="left" w:pos="1843"/>
          <w:tab w:val="left" w:pos="2694"/>
        </w:tabs>
        <w:spacing w:after="0" w:line="240" w:lineRule="auto"/>
      </w:pPr>
      <w:r>
        <w:t xml:space="preserve">For </w:t>
      </w:r>
      <w:r w:rsidR="00940DE7">
        <w:t xml:space="preserve">en </w:t>
      </w:r>
      <w:r>
        <w:t>driftskont</w:t>
      </w:r>
      <w:r w:rsidR="00940DE7">
        <w:t>o</w:t>
      </w:r>
      <w:r>
        <w:t xml:space="preserve"> gælder</w:t>
      </w:r>
      <w:r w:rsidR="0034110D">
        <w:t xml:space="preserve">, at der altid vil være </w:t>
      </w:r>
      <w:r w:rsidR="0097346E">
        <w:t>en af følgende muligheder udfyldt:</w:t>
      </w:r>
    </w:p>
    <w:p w14:paraId="550A2128" w14:textId="378D967E" w:rsidR="0097346E" w:rsidRDefault="0097346E" w:rsidP="0097346E">
      <w:pPr>
        <w:pStyle w:val="Listeafsnit"/>
        <w:keepLines/>
        <w:numPr>
          <w:ilvl w:val="0"/>
          <w:numId w:val="32"/>
        </w:numPr>
        <w:tabs>
          <w:tab w:val="left" w:pos="1843"/>
          <w:tab w:val="left" w:pos="2694"/>
        </w:tabs>
        <w:spacing w:after="0" w:line="240" w:lineRule="auto"/>
      </w:pPr>
      <w:r>
        <w:t xml:space="preserve">Omkostningssted </w:t>
      </w:r>
      <w:r w:rsidR="00E97BEB">
        <w:t>(felt 41)</w:t>
      </w:r>
    </w:p>
    <w:p w14:paraId="4DD33E8F" w14:textId="29F5B839" w:rsidR="00E97BEB" w:rsidRDefault="003F1A1B" w:rsidP="0097346E">
      <w:pPr>
        <w:pStyle w:val="Listeafsnit"/>
        <w:keepLines/>
        <w:numPr>
          <w:ilvl w:val="0"/>
          <w:numId w:val="32"/>
        </w:numPr>
        <w:tabs>
          <w:tab w:val="left" w:pos="1843"/>
          <w:tab w:val="left" w:pos="2694"/>
        </w:tabs>
        <w:spacing w:after="0" w:line="240" w:lineRule="auto"/>
      </w:pPr>
      <w:r>
        <w:t>PSP</w:t>
      </w:r>
      <w:r w:rsidR="00EA4A73">
        <w:t>-</w:t>
      </w:r>
      <w:r>
        <w:t>element (felt 43)</w:t>
      </w:r>
    </w:p>
    <w:p w14:paraId="5778307C" w14:textId="64AB5B10" w:rsidR="00EA4A73" w:rsidRDefault="000B6398" w:rsidP="0097346E">
      <w:pPr>
        <w:pStyle w:val="Listeafsnit"/>
        <w:keepLines/>
        <w:numPr>
          <w:ilvl w:val="0"/>
          <w:numId w:val="32"/>
        </w:numPr>
        <w:tabs>
          <w:tab w:val="left" w:pos="1843"/>
          <w:tab w:val="left" w:pos="2694"/>
        </w:tabs>
        <w:spacing w:after="0" w:line="240" w:lineRule="auto"/>
      </w:pPr>
      <w:r>
        <w:t xml:space="preserve">Netværk </w:t>
      </w:r>
      <w:r w:rsidR="00A06144">
        <w:t xml:space="preserve">(felt 44) </w:t>
      </w:r>
      <w:r>
        <w:t xml:space="preserve">og </w:t>
      </w:r>
      <w:r w:rsidR="00895968">
        <w:t>A</w:t>
      </w:r>
      <w:r w:rsidR="00766867">
        <w:t>ktivitet</w:t>
      </w:r>
      <w:r w:rsidR="00895968">
        <w:t>(operation)</w:t>
      </w:r>
      <w:r w:rsidR="00895968" w:rsidRPr="00B762F5">
        <w:t xml:space="preserve"> </w:t>
      </w:r>
      <w:r>
        <w:t>(felt</w:t>
      </w:r>
      <w:r w:rsidR="00A06144">
        <w:t xml:space="preserve"> 45)</w:t>
      </w:r>
    </w:p>
    <w:p w14:paraId="732FF594" w14:textId="4344B782" w:rsidR="003F1A1B" w:rsidRDefault="00EA4A73" w:rsidP="00EA4A73">
      <w:pPr>
        <w:keepLines/>
        <w:tabs>
          <w:tab w:val="left" w:pos="1843"/>
          <w:tab w:val="left" w:pos="2694"/>
        </w:tabs>
        <w:spacing w:after="0" w:line="240" w:lineRule="auto"/>
      </w:pPr>
      <w:r>
        <w:t xml:space="preserve">For </w:t>
      </w:r>
      <w:r w:rsidR="00940DE7">
        <w:t xml:space="preserve">en </w:t>
      </w:r>
      <w:r>
        <w:t>balancekont</w:t>
      </w:r>
      <w:r w:rsidR="00940DE7">
        <w:t>o</w:t>
      </w:r>
      <w:r>
        <w:t xml:space="preserve"> gælder, at ingen af disse felter er udfyldt.</w:t>
      </w:r>
      <w:r w:rsidR="000B6398">
        <w:t xml:space="preserve"> </w:t>
      </w:r>
    </w:p>
    <w:p w14:paraId="640AED3B" w14:textId="5C208ECB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>:</w:t>
      </w:r>
      <w:r>
        <w:tab/>
      </w:r>
      <w:r w:rsidR="004D1997">
        <w:t>Alfanumerisk</w:t>
      </w:r>
    </w:p>
    <w:p w14:paraId="326C49CB" w14:textId="77777777" w:rsidR="00A83D87" w:rsidRDefault="00A83D87" w:rsidP="002954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1D35B54D" w14:textId="5E1A4F97" w:rsidR="002954F8" w:rsidRPr="00ED0F1A" w:rsidRDefault="00CA3BB3" w:rsidP="002954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>
        <w:rPr>
          <w:b/>
        </w:rPr>
        <w:t>40</w:t>
      </w:r>
      <w:r w:rsidR="002954F8" w:rsidRPr="00ED0F1A">
        <w:rPr>
          <w:b/>
        </w:rPr>
        <w:t xml:space="preserve"> </w:t>
      </w:r>
      <w:r w:rsidR="009B6D9D" w:rsidRPr="00D77583">
        <w:rPr>
          <w:rFonts w:eastAsia="Verdana" w:cs="Verdana"/>
          <w:b/>
          <w:bCs/>
          <w:sz w:val="20"/>
        </w:rPr>
        <w:t>Profitcenter</w:t>
      </w:r>
    </w:p>
    <w:p w14:paraId="3078FA54" w14:textId="5FB7AFEC" w:rsidR="002954F8" w:rsidRDefault="00761D82" w:rsidP="002954F8">
      <w:pPr>
        <w:keepLines/>
        <w:tabs>
          <w:tab w:val="left" w:pos="1843"/>
          <w:tab w:val="left" w:pos="2410"/>
        </w:tabs>
        <w:spacing w:after="0" w:line="240" w:lineRule="auto"/>
      </w:pPr>
      <w:r>
        <w:t>Profitcenter.</w:t>
      </w:r>
    </w:p>
    <w:p w14:paraId="2C283A90" w14:textId="544D7364" w:rsidR="002954F8" w:rsidRDefault="002954F8" w:rsidP="00761D82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>:</w:t>
      </w:r>
      <w:r>
        <w:tab/>
      </w:r>
      <w:r w:rsidR="00CA3BB3">
        <w:t>Alfanumerisk</w:t>
      </w:r>
    </w:p>
    <w:p w14:paraId="44CE0A4A" w14:textId="55946344" w:rsidR="002954F8" w:rsidRDefault="009A29A2" w:rsidP="002954F8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 </w:t>
      </w:r>
    </w:p>
    <w:p w14:paraId="2F6D999E" w14:textId="58C52BC5" w:rsidR="002954F8" w:rsidRPr="00C541B6" w:rsidRDefault="00CA3BB3" w:rsidP="002954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>
        <w:rPr>
          <w:b/>
        </w:rPr>
        <w:t>41</w:t>
      </w:r>
      <w:r w:rsidR="002954F8" w:rsidRPr="00C541B6">
        <w:rPr>
          <w:b/>
        </w:rPr>
        <w:t xml:space="preserve"> </w:t>
      </w:r>
      <w:r w:rsidR="0083016C" w:rsidRPr="00D77583">
        <w:rPr>
          <w:rFonts w:eastAsia="Verdana" w:cs="Verdana"/>
          <w:b/>
          <w:bCs/>
          <w:sz w:val="20"/>
        </w:rPr>
        <w:t>Omkostningssted</w:t>
      </w:r>
    </w:p>
    <w:p w14:paraId="1AAB08FC" w14:textId="09B65C00" w:rsidR="002954F8" w:rsidRPr="00C541B6" w:rsidRDefault="00CA3BB3" w:rsidP="002954F8">
      <w:pPr>
        <w:keepLines/>
        <w:tabs>
          <w:tab w:val="left" w:pos="1843"/>
          <w:tab w:val="left" w:pos="2410"/>
        </w:tabs>
        <w:spacing w:after="0" w:line="240" w:lineRule="auto"/>
      </w:pPr>
      <w:r>
        <w:t>Omkostningssted.</w:t>
      </w:r>
    </w:p>
    <w:p w14:paraId="5C3EECAE" w14:textId="11AE6AE6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>:</w:t>
      </w:r>
      <w:r w:rsidR="00D87DB1">
        <w:t xml:space="preserve">   </w:t>
      </w:r>
      <w:r w:rsidR="007E7C70">
        <w:t>Alfanumerisk</w:t>
      </w:r>
    </w:p>
    <w:p w14:paraId="6B47C6BA" w14:textId="77777777" w:rsidR="007E7C70" w:rsidRDefault="007E7C70" w:rsidP="002954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750AB1AA" w14:textId="7D2A30B9" w:rsidR="002954F8" w:rsidRPr="00ED0F1A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b/>
          <w:sz w:val="20"/>
        </w:rPr>
      </w:pPr>
      <w:r>
        <w:rPr>
          <w:b/>
        </w:rPr>
        <w:t>4</w:t>
      </w:r>
      <w:r w:rsidR="007E7C70">
        <w:rPr>
          <w:b/>
        </w:rPr>
        <w:t>2</w:t>
      </w:r>
      <w:r w:rsidRPr="00ED0F1A">
        <w:rPr>
          <w:b/>
        </w:rPr>
        <w:t xml:space="preserve"> </w:t>
      </w:r>
      <w:r w:rsidR="00F82E2E" w:rsidRPr="00D77583">
        <w:rPr>
          <w:b/>
          <w:bCs/>
          <w:sz w:val="20"/>
        </w:rPr>
        <w:t>StatistiskInternOrdre</w:t>
      </w:r>
    </w:p>
    <w:p w14:paraId="05567296" w14:textId="7239861B" w:rsidR="002954F8" w:rsidRDefault="007E7C70" w:rsidP="002954F8">
      <w:pPr>
        <w:keepLines/>
        <w:tabs>
          <w:tab w:val="left" w:pos="1843"/>
          <w:tab w:val="left" w:pos="2410"/>
        </w:tabs>
        <w:spacing w:after="0" w:line="240" w:lineRule="auto"/>
      </w:pPr>
      <w:r>
        <w:t>Statistisk intern ordre.</w:t>
      </w:r>
    </w:p>
    <w:p w14:paraId="6076980B" w14:textId="3DCE1463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>:</w:t>
      </w:r>
      <w:r>
        <w:tab/>
      </w:r>
      <w:r w:rsidR="007E7C70">
        <w:t>Alfanumerisk</w:t>
      </w:r>
    </w:p>
    <w:p w14:paraId="43EC43A6" w14:textId="77777777" w:rsidR="003D4699" w:rsidRDefault="003D4699" w:rsidP="002954F8">
      <w:pPr>
        <w:keepLines/>
        <w:tabs>
          <w:tab w:val="left" w:pos="1843"/>
          <w:tab w:val="left" w:pos="2410"/>
        </w:tabs>
        <w:spacing w:after="0" w:line="240" w:lineRule="auto"/>
      </w:pPr>
    </w:p>
    <w:p w14:paraId="59EBFF89" w14:textId="06E73857" w:rsidR="003D4699" w:rsidRPr="00C25627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>
        <w:rPr>
          <w:b/>
        </w:rPr>
        <w:t>4</w:t>
      </w:r>
      <w:r w:rsidR="007E7C70">
        <w:rPr>
          <w:b/>
        </w:rPr>
        <w:t>3</w:t>
      </w:r>
      <w:r w:rsidRPr="00C25627">
        <w:rPr>
          <w:b/>
        </w:rPr>
        <w:t xml:space="preserve"> </w:t>
      </w:r>
      <w:r w:rsidR="002425F6" w:rsidRPr="00695C5E">
        <w:rPr>
          <w:rFonts w:eastAsia="Verdana" w:cs="Verdana"/>
          <w:b/>
          <w:bCs/>
          <w:sz w:val="20"/>
        </w:rPr>
        <w:t>PSPElement</w:t>
      </w:r>
    </w:p>
    <w:p w14:paraId="58591343" w14:textId="77777777" w:rsidR="00AB4028" w:rsidRPr="00383B1C" w:rsidRDefault="00F02899" w:rsidP="00AB402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rFonts w:cs="Arial"/>
          <w:szCs w:val="18"/>
        </w:rPr>
      </w:pPr>
      <w:bookmarkStart w:id="37" w:name="f089_meins"/>
      <w:r w:rsidRPr="00383B1C">
        <w:rPr>
          <w:rFonts w:cs="Arial"/>
          <w:szCs w:val="18"/>
        </w:rPr>
        <w:t>Projektstrukturplanelement (PSP-element).</w:t>
      </w:r>
    </w:p>
    <w:p w14:paraId="772ECF2D" w14:textId="06A5C9C5" w:rsidR="00F02899" w:rsidRPr="00383B1C" w:rsidRDefault="00F02899" w:rsidP="00AB402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rFonts w:cs="Arial"/>
          <w:szCs w:val="18"/>
        </w:rPr>
      </w:pPr>
      <w:r w:rsidRPr="00383B1C">
        <w:rPr>
          <w:szCs w:val="18"/>
        </w:rPr>
        <w:t>Værdisæt: XA-</w:t>
      </w:r>
      <w:r w:rsidR="00CD06D8" w:rsidRPr="00383B1C">
        <w:rPr>
          <w:szCs w:val="18"/>
        </w:rPr>
        <w:t>xxxxxxxxxx</w:t>
      </w:r>
      <w:r w:rsidRPr="00383B1C">
        <w:rPr>
          <w:szCs w:val="18"/>
        </w:rPr>
        <w:t>-</w:t>
      </w:r>
      <w:r w:rsidR="00CD06D8" w:rsidRPr="00383B1C">
        <w:rPr>
          <w:szCs w:val="18"/>
        </w:rPr>
        <w:t>xxxxx</w:t>
      </w:r>
      <w:r w:rsidRPr="00383B1C">
        <w:rPr>
          <w:szCs w:val="18"/>
        </w:rPr>
        <w:t xml:space="preserve"> (Anlægsprojekt)</w:t>
      </w:r>
    </w:p>
    <w:p w14:paraId="3489D68D" w14:textId="3E2EEB2F" w:rsidR="00AB4028" w:rsidRPr="00383B1C" w:rsidRDefault="00AB4028" w:rsidP="00AB4028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  <w:t>XB-</w:t>
      </w:r>
      <w:r w:rsidR="00CD06D8" w:rsidRPr="00383B1C">
        <w:rPr>
          <w:szCs w:val="18"/>
        </w:rPr>
        <w:t xml:space="preserve">xxxxxxxxxx-xxxxx </w:t>
      </w:r>
      <w:r w:rsidRPr="00383B1C">
        <w:rPr>
          <w:szCs w:val="18"/>
        </w:rPr>
        <w:t>(Byggesagsprojekt)</w:t>
      </w:r>
    </w:p>
    <w:p w14:paraId="59CEF213" w14:textId="29013288" w:rsidR="00F02899" w:rsidRPr="00383B1C" w:rsidRDefault="00F02899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  <w:t>XD-</w:t>
      </w:r>
      <w:r w:rsidR="00CD06D8" w:rsidRPr="00383B1C">
        <w:rPr>
          <w:szCs w:val="18"/>
        </w:rPr>
        <w:t xml:space="preserve">xxxxxxxxxx-xxxxx </w:t>
      </w:r>
      <w:r w:rsidRPr="00383B1C">
        <w:rPr>
          <w:szCs w:val="18"/>
        </w:rPr>
        <w:t>(Driftsprojekt)</w:t>
      </w:r>
    </w:p>
    <w:p w14:paraId="73299F23" w14:textId="2DFC57AF" w:rsidR="00F02899" w:rsidRPr="00383B1C" w:rsidRDefault="00F02899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  <w:t>XG-</w:t>
      </w:r>
      <w:r w:rsidR="00CD06D8" w:rsidRPr="00383B1C">
        <w:rPr>
          <w:szCs w:val="18"/>
        </w:rPr>
        <w:t xml:space="preserve">xxxxxxxxxx-xxxxx </w:t>
      </w:r>
      <w:r w:rsidRPr="00383B1C">
        <w:rPr>
          <w:szCs w:val="18"/>
        </w:rPr>
        <w:t>(Generelt projekt)</w:t>
      </w:r>
    </w:p>
    <w:p w14:paraId="1ECAF28F" w14:textId="44BCAAF7" w:rsidR="00F02899" w:rsidRPr="00383B1C" w:rsidRDefault="00F02899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  <w:t>XK-</w:t>
      </w:r>
      <w:r w:rsidR="00CD06D8" w:rsidRPr="00383B1C">
        <w:rPr>
          <w:szCs w:val="18"/>
        </w:rPr>
        <w:t xml:space="preserve">xxxxxxxxxx-xxxxx </w:t>
      </w:r>
      <w:r w:rsidRPr="00383B1C">
        <w:rPr>
          <w:szCs w:val="18"/>
        </w:rPr>
        <w:t>(Klientprojekt)</w:t>
      </w:r>
    </w:p>
    <w:p w14:paraId="6AC820B4" w14:textId="04BC1F31" w:rsidR="00F02899" w:rsidRDefault="00F02899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  <w:t>XM-</w:t>
      </w:r>
      <w:r w:rsidR="00CD06D8" w:rsidRPr="00383B1C">
        <w:rPr>
          <w:szCs w:val="18"/>
        </w:rPr>
        <w:t>xxxxxxxxx</w:t>
      </w:r>
      <w:r w:rsidRPr="00383B1C">
        <w:rPr>
          <w:szCs w:val="18"/>
        </w:rPr>
        <w:t xml:space="preserve"> (Maskinprojekt)</w:t>
      </w:r>
    </w:p>
    <w:p w14:paraId="40056042" w14:textId="77777777" w:rsidR="00496BAC" w:rsidRPr="00383B1C" w:rsidRDefault="00496BAC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</w:p>
    <w:p w14:paraId="37C70A58" w14:textId="130DD1D9" w:rsidR="00BB69C3" w:rsidRPr="00383B1C" w:rsidRDefault="00BB69C3" w:rsidP="00F02899">
      <w:pPr>
        <w:tabs>
          <w:tab w:val="clear" w:pos="3969"/>
          <w:tab w:val="left" w:pos="993"/>
        </w:tabs>
        <w:spacing w:before="0" w:after="0"/>
        <w:rPr>
          <w:szCs w:val="18"/>
        </w:rPr>
      </w:pPr>
      <w:r w:rsidRPr="00383B1C">
        <w:rPr>
          <w:szCs w:val="18"/>
        </w:rPr>
        <w:tab/>
      </w:r>
      <w:r w:rsidRPr="00383B1C">
        <w:rPr>
          <w:szCs w:val="18"/>
        </w:rPr>
        <w:tab/>
      </w:r>
      <w:r w:rsidR="00322C5A" w:rsidRPr="00383B1C">
        <w:rPr>
          <w:szCs w:val="18"/>
        </w:rPr>
        <w:t>h</w:t>
      </w:r>
      <w:r w:rsidRPr="00383B1C">
        <w:rPr>
          <w:szCs w:val="18"/>
        </w:rPr>
        <w:t xml:space="preserve">vor </w:t>
      </w:r>
      <w:r w:rsidR="00322C5A" w:rsidRPr="00383B1C">
        <w:rPr>
          <w:szCs w:val="18"/>
        </w:rPr>
        <w:t>’</w:t>
      </w:r>
      <w:r w:rsidRPr="00383B1C">
        <w:rPr>
          <w:szCs w:val="18"/>
        </w:rPr>
        <w:t>x</w:t>
      </w:r>
      <w:r w:rsidR="00322C5A" w:rsidRPr="00383B1C">
        <w:rPr>
          <w:szCs w:val="18"/>
        </w:rPr>
        <w:t>’</w:t>
      </w:r>
      <w:r w:rsidRPr="00383B1C">
        <w:rPr>
          <w:szCs w:val="18"/>
        </w:rPr>
        <w:t xml:space="preserve"> er en numerisk værdi</w:t>
      </w:r>
    </w:p>
    <w:p w14:paraId="1E6E7D32" w14:textId="77777777" w:rsidR="003D469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bookmarkEnd w:id="37"/>
    <w:p w14:paraId="6A253FF1" w14:textId="375FF4FE" w:rsidR="003D4699" w:rsidRPr="00BB69C3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 w:rsidRPr="00BB69C3">
        <w:rPr>
          <w:b/>
        </w:rPr>
        <w:t>4</w:t>
      </w:r>
      <w:r w:rsidR="00A03804" w:rsidRPr="00BB69C3">
        <w:rPr>
          <w:b/>
        </w:rPr>
        <w:t>4</w:t>
      </w:r>
      <w:r w:rsidRPr="00BB69C3">
        <w:rPr>
          <w:b/>
        </w:rPr>
        <w:t xml:space="preserve"> </w:t>
      </w:r>
      <w:r w:rsidR="001B537D" w:rsidRPr="00BB69C3">
        <w:rPr>
          <w:rFonts w:eastAsia="Verdana" w:cs="Verdana"/>
          <w:b/>
          <w:bCs/>
          <w:sz w:val="20"/>
        </w:rPr>
        <w:t>Netvaerk</w:t>
      </w:r>
    </w:p>
    <w:p w14:paraId="1D4235CA" w14:textId="062EC77B" w:rsidR="003D4699" w:rsidRDefault="00B762F5" w:rsidP="003D4699">
      <w:pPr>
        <w:keepLines/>
        <w:tabs>
          <w:tab w:val="left" w:pos="1843"/>
          <w:tab w:val="left" w:pos="2410"/>
        </w:tabs>
        <w:spacing w:after="0" w:line="240" w:lineRule="auto"/>
      </w:pPr>
      <w:r w:rsidRPr="00B762F5">
        <w:t xml:space="preserve">Hvis </w:t>
      </w:r>
      <w:r w:rsidR="003A208A">
        <w:t>N</w:t>
      </w:r>
      <w:r w:rsidRPr="00B762F5">
        <w:t>etv</w:t>
      </w:r>
      <w:r w:rsidR="003A208A">
        <w:t>ae</w:t>
      </w:r>
      <w:r w:rsidRPr="00B762F5">
        <w:t>rk e</w:t>
      </w:r>
      <w:r>
        <w:t xml:space="preserve">r udfyldt, så vil </w:t>
      </w:r>
      <w:r w:rsidR="00561B51">
        <w:t>Aktivitet</w:t>
      </w:r>
      <w:r w:rsidR="00895968">
        <w:t>(operation)</w:t>
      </w:r>
      <w:r w:rsidR="00895968" w:rsidRPr="00B762F5">
        <w:t xml:space="preserve"> </w:t>
      </w:r>
      <w:r w:rsidR="00940DE7">
        <w:t>(</w:t>
      </w:r>
      <w:r w:rsidR="006D0F4E">
        <w:t>felt 45</w:t>
      </w:r>
      <w:r w:rsidR="00940DE7">
        <w:t>)</w:t>
      </w:r>
      <w:r w:rsidR="00561B51">
        <w:t xml:space="preserve"> også være det.</w:t>
      </w:r>
    </w:p>
    <w:p w14:paraId="0BD6C72A" w14:textId="77777777" w:rsidR="000769FA" w:rsidRDefault="000769FA" w:rsidP="000769FA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  <w:rPr>
          <w:b/>
        </w:rPr>
      </w:pPr>
      <w:r w:rsidRPr="0037027A">
        <w:t>Værdisæt</w:t>
      </w:r>
      <w:r w:rsidRPr="0037027A">
        <w:tab/>
        <w:t>:</w:t>
      </w:r>
      <w:r>
        <w:tab/>
        <w:t>Alfanumerisk</w:t>
      </w:r>
    </w:p>
    <w:p w14:paraId="1016580F" w14:textId="77777777" w:rsidR="003D4699" w:rsidRPr="00AD110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443CEA7A" w14:textId="68E37EE9" w:rsidR="003D4699" w:rsidRPr="00AD110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b/>
          <w:sz w:val="20"/>
        </w:rPr>
      </w:pPr>
      <w:r w:rsidRPr="00AD1109">
        <w:rPr>
          <w:b/>
        </w:rPr>
        <w:t>4</w:t>
      </w:r>
      <w:r w:rsidR="00A03804">
        <w:rPr>
          <w:b/>
        </w:rPr>
        <w:t>5</w:t>
      </w:r>
      <w:r w:rsidRPr="00AD1109">
        <w:rPr>
          <w:b/>
        </w:rPr>
        <w:t xml:space="preserve"> </w:t>
      </w:r>
      <w:r w:rsidR="003F3700" w:rsidRPr="00D77583">
        <w:rPr>
          <w:rFonts w:eastAsia="Verdana" w:cs="Verdana"/>
          <w:b/>
          <w:bCs/>
          <w:sz w:val="20"/>
        </w:rPr>
        <w:t>Aktivitet</w:t>
      </w:r>
    </w:p>
    <w:p w14:paraId="5547B8E2" w14:textId="07C6DECA" w:rsidR="003A208A" w:rsidRDefault="003A208A" w:rsidP="003A208A">
      <w:pPr>
        <w:keepLines/>
        <w:tabs>
          <w:tab w:val="left" w:pos="1843"/>
          <w:tab w:val="left" w:pos="2410"/>
        </w:tabs>
        <w:spacing w:after="0" w:line="240" w:lineRule="auto"/>
      </w:pPr>
      <w:r w:rsidRPr="00B762F5">
        <w:t xml:space="preserve">Hvis </w:t>
      </w:r>
      <w:r>
        <w:t>Aktivitet</w:t>
      </w:r>
      <w:r w:rsidR="00895968">
        <w:t>(operation)</w:t>
      </w:r>
      <w:r w:rsidRPr="00B762F5">
        <w:t xml:space="preserve"> e</w:t>
      </w:r>
      <w:r>
        <w:t xml:space="preserve">r udfyldt, så vil Netvaerk </w:t>
      </w:r>
      <w:r w:rsidR="00940DE7">
        <w:t>(</w:t>
      </w:r>
      <w:r w:rsidR="006D0F4E">
        <w:t>felt 44</w:t>
      </w:r>
      <w:r w:rsidR="00940DE7">
        <w:t>)</w:t>
      </w:r>
      <w:r w:rsidR="006D0F4E">
        <w:t xml:space="preserve"> </w:t>
      </w:r>
      <w:r>
        <w:t>også være det.</w:t>
      </w:r>
    </w:p>
    <w:p w14:paraId="3B8C9496" w14:textId="77777777" w:rsidR="003A208A" w:rsidRDefault="003A208A" w:rsidP="003A208A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  <w:rPr>
          <w:b/>
        </w:rPr>
      </w:pPr>
      <w:r w:rsidRPr="0037027A">
        <w:t>Værdisæt</w:t>
      </w:r>
      <w:r w:rsidRPr="0037027A">
        <w:tab/>
        <w:t>:</w:t>
      </w:r>
      <w:r>
        <w:tab/>
        <w:t>Alfanumerisk</w:t>
      </w:r>
    </w:p>
    <w:p w14:paraId="3CF348D8" w14:textId="77777777" w:rsidR="003D469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</w:pPr>
    </w:p>
    <w:p w14:paraId="5C3E5704" w14:textId="53056BD1" w:rsidR="003D469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</w:pPr>
      <w:r w:rsidRPr="00A700BB">
        <w:rPr>
          <w:b/>
        </w:rPr>
        <w:t>4</w:t>
      </w:r>
      <w:r w:rsidR="000C70C6">
        <w:rPr>
          <w:b/>
        </w:rPr>
        <w:t>6</w:t>
      </w:r>
      <w:r w:rsidRPr="00A700BB">
        <w:rPr>
          <w:b/>
        </w:rPr>
        <w:t xml:space="preserve"> </w:t>
      </w:r>
      <w:r w:rsidR="00024FD3" w:rsidRPr="00D77583">
        <w:rPr>
          <w:rFonts w:eastAsia="Verdana" w:cs="Verdana"/>
          <w:b/>
          <w:bCs/>
          <w:sz w:val="20"/>
        </w:rPr>
        <w:t>Allokering</w:t>
      </w:r>
    </w:p>
    <w:p w14:paraId="490FCBEB" w14:textId="6956D4D8" w:rsidR="001B010B" w:rsidRDefault="001B010B" w:rsidP="001B010B">
      <w:pPr>
        <w:keepLines/>
        <w:tabs>
          <w:tab w:val="left" w:pos="1843"/>
          <w:tab w:val="left" w:pos="2410"/>
        </w:tabs>
        <w:spacing w:after="0" w:line="240" w:lineRule="auto"/>
      </w:pPr>
      <w:r>
        <w:t>Allokering.</w:t>
      </w:r>
    </w:p>
    <w:p w14:paraId="5AC8FC00" w14:textId="7E0EDA19" w:rsidR="003D4699" w:rsidRDefault="001B010B" w:rsidP="001B010B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  <w:t>:</w:t>
      </w:r>
      <w:r>
        <w:tab/>
        <w:t>Alfanumerisk</w:t>
      </w:r>
      <w:r w:rsidR="003D4699">
        <w:t xml:space="preserve"> </w:t>
      </w:r>
    </w:p>
    <w:p w14:paraId="6B786670" w14:textId="77777777" w:rsidR="003D469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</w:pPr>
      <w:r>
        <w:t xml:space="preserve">  </w:t>
      </w:r>
    </w:p>
    <w:p w14:paraId="04FEB9BF" w14:textId="0FAF1229" w:rsidR="003D4699" w:rsidRPr="00AD1109" w:rsidRDefault="003D469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 w:rsidRPr="00AD1109">
        <w:rPr>
          <w:b/>
        </w:rPr>
        <w:t>4</w:t>
      </w:r>
      <w:r w:rsidR="000C70C6">
        <w:rPr>
          <w:b/>
        </w:rPr>
        <w:t>7</w:t>
      </w:r>
      <w:r w:rsidRPr="00AD1109">
        <w:rPr>
          <w:b/>
        </w:rPr>
        <w:t xml:space="preserve"> </w:t>
      </w:r>
      <w:r w:rsidR="00E85708" w:rsidRPr="00D77583">
        <w:rPr>
          <w:b/>
          <w:bCs/>
          <w:sz w:val="20"/>
        </w:rPr>
        <w:t>ReferenceNoegle1</w:t>
      </w:r>
    </w:p>
    <w:p w14:paraId="54F387DF" w14:textId="2ACD9659" w:rsidR="00096B13" w:rsidRDefault="00DE68EE" w:rsidP="00096B13">
      <w:pPr>
        <w:keepLines/>
        <w:tabs>
          <w:tab w:val="left" w:pos="1843"/>
          <w:tab w:val="left" w:pos="2410"/>
        </w:tabs>
        <w:spacing w:after="0" w:line="240" w:lineRule="auto"/>
      </w:pPr>
      <w:r>
        <w:t>Referencefelt på posteringen</w:t>
      </w:r>
      <w:r w:rsidR="00096B13">
        <w:t>.</w:t>
      </w:r>
    </w:p>
    <w:p w14:paraId="105C12C3" w14:textId="77777777" w:rsidR="002938D4" w:rsidRPr="00383B1C" w:rsidRDefault="002938D4" w:rsidP="002938D4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1DB04B95" w14:textId="77777777" w:rsidR="00096B13" w:rsidRDefault="00096B13" w:rsidP="00096B13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  <w:t>:</w:t>
      </w:r>
      <w:r>
        <w:tab/>
        <w:t xml:space="preserve">Alfanumerisk </w:t>
      </w:r>
    </w:p>
    <w:p w14:paraId="5F88D8B4" w14:textId="77777777" w:rsidR="00A700BB" w:rsidRDefault="00A700BB" w:rsidP="003D4699">
      <w:pPr>
        <w:keepLines/>
        <w:tabs>
          <w:tab w:val="left" w:pos="1843"/>
          <w:tab w:val="left" w:pos="2410"/>
        </w:tabs>
        <w:spacing w:after="0" w:line="240" w:lineRule="auto"/>
      </w:pPr>
    </w:p>
    <w:p w14:paraId="1FEE5A38" w14:textId="3AABD4BB" w:rsidR="00A700BB" w:rsidRPr="00A700BB" w:rsidRDefault="00A700BB" w:rsidP="00A700BB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 w:rsidRPr="00A700BB">
        <w:rPr>
          <w:b/>
        </w:rPr>
        <w:t>4</w:t>
      </w:r>
      <w:r w:rsidR="000C70C6">
        <w:rPr>
          <w:b/>
        </w:rPr>
        <w:t>8</w:t>
      </w:r>
      <w:r w:rsidRPr="00A700BB">
        <w:rPr>
          <w:b/>
        </w:rPr>
        <w:t xml:space="preserve"> </w:t>
      </w:r>
      <w:r w:rsidR="007B7D9B" w:rsidRPr="00D77583">
        <w:rPr>
          <w:b/>
          <w:bCs/>
          <w:sz w:val="20"/>
        </w:rPr>
        <w:t>ReferenceNoegle2</w:t>
      </w:r>
    </w:p>
    <w:p w14:paraId="275876FC" w14:textId="77777777" w:rsidR="00DE68EE" w:rsidRDefault="00DE68EE" w:rsidP="00DE68EE">
      <w:pPr>
        <w:keepLines/>
        <w:tabs>
          <w:tab w:val="left" w:pos="1843"/>
          <w:tab w:val="left" w:pos="2410"/>
        </w:tabs>
        <w:spacing w:after="0" w:line="240" w:lineRule="auto"/>
      </w:pPr>
      <w:r>
        <w:t>Referencefelt på posteringen.</w:t>
      </w:r>
    </w:p>
    <w:p w14:paraId="37487771" w14:textId="77777777" w:rsidR="002938D4" w:rsidRPr="00383B1C" w:rsidRDefault="002938D4" w:rsidP="002938D4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07D964D6" w14:textId="77777777" w:rsidR="00DE68EE" w:rsidRDefault="00DE68EE" w:rsidP="00DE68EE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  <w:t>:</w:t>
      </w:r>
      <w:r>
        <w:tab/>
        <w:t xml:space="preserve">Alfanumerisk </w:t>
      </w:r>
    </w:p>
    <w:p w14:paraId="79DA744D" w14:textId="77777777" w:rsidR="00A700BB" w:rsidRDefault="00A700BB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4CACB8AA" w14:textId="1F23FBCA" w:rsidR="00A700BB" w:rsidRPr="00A51600" w:rsidRDefault="00A700BB" w:rsidP="00A700BB">
      <w:pPr>
        <w:tabs>
          <w:tab w:val="clear" w:pos="3969"/>
          <w:tab w:val="left" w:pos="1701"/>
        </w:tabs>
        <w:rPr>
          <w:b/>
        </w:rPr>
      </w:pPr>
      <w:bookmarkStart w:id="38" w:name="_Hlk527625431"/>
      <w:r>
        <w:rPr>
          <w:b/>
        </w:rPr>
        <w:t>4</w:t>
      </w:r>
      <w:r w:rsidR="000C70C6">
        <w:rPr>
          <w:b/>
        </w:rPr>
        <w:t>9</w:t>
      </w:r>
      <w:r w:rsidRPr="001B7B67">
        <w:rPr>
          <w:b/>
        </w:rPr>
        <w:t xml:space="preserve"> </w:t>
      </w:r>
      <w:r w:rsidR="00A51600" w:rsidRPr="009F536D">
        <w:rPr>
          <w:b/>
          <w:bCs/>
          <w:sz w:val="20"/>
        </w:rPr>
        <w:t>ReferenceNoegle3</w:t>
      </w:r>
    </w:p>
    <w:bookmarkEnd w:id="38"/>
    <w:p w14:paraId="385D38D2" w14:textId="77777777" w:rsidR="00DE68EE" w:rsidRDefault="00DE68EE" w:rsidP="00DE68EE">
      <w:pPr>
        <w:keepLines/>
        <w:tabs>
          <w:tab w:val="left" w:pos="1843"/>
          <w:tab w:val="left" w:pos="2410"/>
        </w:tabs>
        <w:spacing w:after="0" w:line="240" w:lineRule="auto"/>
      </w:pPr>
      <w:r>
        <w:t>Referencefelt på posteringen.</w:t>
      </w:r>
    </w:p>
    <w:p w14:paraId="721AF128" w14:textId="77777777" w:rsidR="002938D4" w:rsidRPr="00383B1C" w:rsidRDefault="002938D4" w:rsidP="002938D4">
      <w:pPr>
        <w:keepLines/>
        <w:tabs>
          <w:tab w:val="left" w:pos="1843"/>
          <w:tab w:val="left" w:pos="2410"/>
        </w:tabs>
        <w:spacing w:after="0" w:line="240" w:lineRule="auto"/>
        <w:rPr>
          <w:rFonts w:cs="Arial"/>
          <w:szCs w:val="18"/>
        </w:rPr>
      </w:pPr>
      <w:r>
        <w:rPr>
          <w:rFonts w:cs="Arial"/>
          <w:szCs w:val="18"/>
        </w:rPr>
        <w:t>Feltet er et tekstfelt uden foruddefineret indhold.</w:t>
      </w:r>
    </w:p>
    <w:p w14:paraId="6B59966B" w14:textId="77777777" w:rsidR="00DE68EE" w:rsidRDefault="00DE68EE" w:rsidP="00DE68EE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  <w:t>:</w:t>
      </w:r>
      <w:r>
        <w:tab/>
        <w:t xml:space="preserve">Alfanumerisk </w:t>
      </w:r>
    </w:p>
    <w:p w14:paraId="24B910C2" w14:textId="77777777" w:rsidR="00A700BB" w:rsidRDefault="00A700BB" w:rsidP="00A700BB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6AC4B44C" w14:textId="24FFB6E7" w:rsidR="00A700BB" w:rsidRPr="00A700BB" w:rsidRDefault="00D97E6D" w:rsidP="00A700BB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50</w:t>
      </w:r>
      <w:r w:rsidR="00A700BB" w:rsidRPr="00A700BB">
        <w:rPr>
          <w:b/>
        </w:rPr>
        <w:t xml:space="preserve"> </w:t>
      </w:r>
      <w:r w:rsidR="00934A1B" w:rsidRPr="00D77583">
        <w:rPr>
          <w:b/>
          <w:bCs/>
          <w:sz w:val="20"/>
        </w:rPr>
        <w:t>BetalingsmodtagerNrKode</w:t>
      </w:r>
    </w:p>
    <w:p w14:paraId="1745AEF0" w14:textId="63868A37" w:rsidR="00A700BB" w:rsidRDefault="00A83D87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Betalingsmodtager nummerkode.</w:t>
      </w:r>
      <w:r w:rsidR="00D97E6D">
        <w:t xml:space="preserve"> Angiver typen af </w:t>
      </w:r>
      <w:r w:rsidR="00F60EFC">
        <w:t>betalingsmodtagernummer.</w:t>
      </w:r>
    </w:p>
    <w:p w14:paraId="1C09A35F" w14:textId="71A58CAE" w:rsidR="00FD3A26" w:rsidRDefault="00A700BB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="001C5283">
        <w:tab/>
      </w:r>
      <w:r w:rsidRPr="0037027A">
        <w:t>:</w:t>
      </w:r>
      <w:r w:rsidR="001C5283">
        <w:t xml:space="preserve"> </w:t>
      </w:r>
      <w:r w:rsidR="00FD3A26">
        <w:t>01 = Frit</w:t>
      </w:r>
      <w:r w:rsidR="00992C07">
        <w:t xml:space="preserve"> </w:t>
      </w:r>
      <w:r w:rsidR="00FD3A26">
        <w:t>valg</w:t>
      </w:r>
      <w:r w:rsidR="00992C07">
        <w:t xml:space="preserve">t </w:t>
      </w:r>
      <w:r w:rsidR="00FD3A26">
        <w:t>nummer</w:t>
      </w:r>
    </w:p>
    <w:p w14:paraId="1E968D2E" w14:textId="20B5AD08" w:rsidR="00B47E9F" w:rsidRDefault="00FD3A26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</w:t>
      </w:r>
      <w:r w:rsidR="001C5283">
        <w:t>02 = Personnummer</w:t>
      </w:r>
    </w:p>
    <w:p w14:paraId="4A121850" w14:textId="0A477025" w:rsidR="001C5283" w:rsidRDefault="0073387B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</w:t>
      </w:r>
      <w:r w:rsidR="001C5283">
        <w:t>03 = SE-nummer</w:t>
      </w:r>
    </w:p>
    <w:p w14:paraId="65A9363B" w14:textId="6FE994B0" w:rsidR="00FD3A26" w:rsidRDefault="00FD3A26" w:rsidP="00FD3A26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04 = </w:t>
      </w:r>
      <w:r w:rsidR="00BA1B9B">
        <w:t>Giro</w:t>
      </w:r>
      <w:r>
        <w:t>nummer</w:t>
      </w:r>
    </w:p>
    <w:p w14:paraId="6EFA1A2C" w14:textId="5F1E0EF9" w:rsidR="00BA1B9B" w:rsidRDefault="00BA1B9B" w:rsidP="00BA1B9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05 = </w:t>
      </w:r>
      <w:r w:rsidR="00D11E19">
        <w:t>Tele</w:t>
      </w:r>
      <w:r w:rsidR="00482FD8">
        <w:t>fon</w:t>
      </w:r>
      <w:r>
        <w:t>nummer</w:t>
      </w:r>
    </w:p>
    <w:p w14:paraId="1F3158CD" w14:textId="6C96BE52" w:rsidR="00482FD8" w:rsidRDefault="00482FD8" w:rsidP="00482FD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06 = PBS-nummer</w:t>
      </w:r>
    </w:p>
    <w:p w14:paraId="6E1047AC" w14:textId="29FD6A36" w:rsidR="00482FD8" w:rsidRDefault="00482FD8" w:rsidP="00482FD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07 = </w:t>
      </w:r>
      <w:r w:rsidR="002A4C21">
        <w:t>PI</w:t>
      </w:r>
      <w:r>
        <w:t>-</w:t>
      </w:r>
      <w:r w:rsidR="002A4C21">
        <w:t>konto</w:t>
      </w:r>
      <w:r>
        <w:t>nummer</w:t>
      </w:r>
    </w:p>
    <w:p w14:paraId="79E0637E" w14:textId="7BAD6986" w:rsidR="002A4C21" w:rsidRDefault="002A4C21" w:rsidP="002A4C21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08 = FI-nummer</w:t>
      </w:r>
    </w:p>
    <w:p w14:paraId="236641E1" w14:textId="304942AA" w:rsidR="00391D9C" w:rsidRDefault="00391D9C" w:rsidP="00391D9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10 = Myndighedsnummer</w:t>
      </w:r>
    </w:p>
    <w:p w14:paraId="1C251DF4" w14:textId="3AFAC726" w:rsidR="001C5283" w:rsidRDefault="0073387B" w:rsidP="00A700BB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</w:t>
      </w:r>
      <w:r w:rsidR="001C5283">
        <w:t>11 = CVR-nummer</w:t>
      </w:r>
    </w:p>
    <w:p w14:paraId="4FF29F98" w14:textId="3BBCB8C2" w:rsidR="001C5283" w:rsidRDefault="0073387B" w:rsidP="0073387B">
      <w:pPr>
        <w:keepLines/>
        <w:tabs>
          <w:tab w:val="left" w:pos="1843"/>
          <w:tab w:val="left" w:pos="2410"/>
        </w:tabs>
        <w:spacing w:after="0" w:line="240" w:lineRule="auto"/>
      </w:pPr>
      <w:r>
        <w:tab/>
      </w:r>
      <w:r>
        <w:tab/>
        <w:t xml:space="preserve">  </w:t>
      </w:r>
      <w:r w:rsidR="001C5283">
        <w:t>12 = P-nummer</w:t>
      </w:r>
    </w:p>
    <w:p w14:paraId="5208C045" w14:textId="77777777" w:rsidR="00933C56" w:rsidRDefault="00933C56" w:rsidP="0073387B">
      <w:pPr>
        <w:keepLines/>
        <w:tabs>
          <w:tab w:val="left" w:pos="1843"/>
          <w:tab w:val="left" w:pos="2410"/>
        </w:tabs>
        <w:spacing w:after="0" w:line="240" w:lineRule="auto"/>
      </w:pPr>
    </w:p>
    <w:p w14:paraId="16829AB9" w14:textId="0272710B" w:rsidR="00C238F8" w:rsidRPr="00933C56" w:rsidRDefault="00933C56" w:rsidP="00933C56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  <w:r w:rsidRPr="00933C56">
        <w:rPr>
          <w:b/>
        </w:rPr>
        <w:t xml:space="preserve">51 </w:t>
      </w:r>
      <w:r w:rsidR="00934A1B" w:rsidRPr="00933C56">
        <w:rPr>
          <w:b/>
        </w:rPr>
        <w:t>BetalingsmodtagerNr</w:t>
      </w:r>
    </w:p>
    <w:p w14:paraId="6B389BF1" w14:textId="36238428" w:rsidR="003053B2" w:rsidRDefault="00FB2FFF" w:rsidP="003053B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Betalingsmodtagernummer.</w:t>
      </w:r>
    </w:p>
    <w:p w14:paraId="7A7C6A51" w14:textId="197F3A68" w:rsidR="00C238F8" w:rsidRPr="003053B2" w:rsidRDefault="00C238F8" w:rsidP="006032F7">
      <w:pPr>
        <w:keepLines/>
        <w:tabs>
          <w:tab w:val="left" w:pos="1843"/>
          <w:tab w:val="left" w:pos="2410"/>
        </w:tabs>
        <w:spacing w:after="0" w:line="240" w:lineRule="auto"/>
      </w:pPr>
      <w:r w:rsidRPr="003053B2">
        <w:t>Værdisæt</w:t>
      </w:r>
      <w:r w:rsidR="006032F7">
        <w:tab/>
      </w:r>
      <w:r w:rsidR="001B73BB">
        <w:t>:</w:t>
      </w:r>
      <w:r w:rsidR="006032F7">
        <w:tab/>
      </w:r>
      <w:r w:rsidR="00FB2FFF">
        <w:t>N</w:t>
      </w:r>
      <w:r w:rsidR="001B73BB">
        <w:t>umerisk</w:t>
      </w:r>
    </w:p>
    <w:p w14:paraId="5A834367" w14:textId="77777777" w:rsidR="00C238F8" w:rsidRPr="003053B2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1207985E" w14:textId="0B6A1E09" w:rsidR="00C238F8" w:rsidRPr="00E22B8E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 w:rsidRPr="00E22B8E">
        <w:rPr>
          <w:b/>
        </w:rPr>
        <w:t xml:space="preserve">50 </w:t>
      </w:r>
      <w:r w:rsidR="00CA16E3" w:rsidRPr="009F536D">
        <w:rPr>
          <w:b/>
          <w:bCs/>
          <w:sz w:val="20"/>
        </w:rPr>
        <w:t>YdelsesmodtagerNrKode</w:t>
      </w:r>
    </w:p>
    <w:p w14:paraId="4163E917" w14:textId="3B39D589" w:rsidR="00907BB7" w:rsidRDefault="00907BB7" w:rsidP="00907BB7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 xml:space="preserve">Ydelsesmodtager nummerkode. Angiver typen af </w:t>
      </w:r>
      <w:r w:rsidR="002616E1">
        <w:t>ydelse</w:t>
      </w:r>
      <w:r>
        <w:t>smodtagernummer.</w:t>
      </w:r>
    </w:p>
    <w:p w14:paraId="4DA7B25C" w14:textId="267AA5BE" w:rsidR="00907BB7" w:rsidRDefault="00907BB7" w:rsidP="00907BB7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</w:r>
      <w:r w:rsidRPr="0037027A">
        <w:t>:</w:t>
      </w:r>
      <w:r>
        <w:t xml:space="preserve"> 02 = Personnummer</w:t>
      </w:r>
    </w:p>
    <w:p w14:paraId="0468EAC8" w14:textId="77777777" w:rsidR="002616E1" w:rsidRDefault="00907BB7" w:rsidP="002616E1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03 = SE-nummer</w:t>
      </w:r>
    </w:p>
    <w:p w14:paraId="4803B8EC" w14:textId="77777777" w:rsidR="002616E1" w:rsidRDefault="002616E1" w:rsidP="002616E1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11 = CVR-nummer</w:t>
      </w:r>
    </w:p>
    <w:p w14:paraId="51DA0D66" w14:textId="77777777" w:rsidR="002616E1" w:rsidRDefault="002616E1" w:rsidP="002616E1">
      <w:pPr>
        <w:keepLines/>
        <w:tabs>
          <w:tab w:val="left" w:pos="1843"/>
          <w:tab w:val="left" w:pos="2410"/>
        </w:tabs>
        <w:spacing w:after="0" w:line="240" w:lineRule="auto"/>
      </w:pPr>
      <w:r>
        <w:tab/>
      </w:r>
      <w:r>
        <w:tab/>
        <w:t xml:space="preserve">  12 = P-nummer</w:t>
      </w:r>
    </w:p>
    <w:p w14:paraId="7BF4CCCC" w14:textId="77777777" w:rsidR="00907BB7" w:rsidRDefault="00907BB7" w:rsidP="00907BB7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4E359FA3" w14:textId="64F00FE7" w:rsidR="00C238F8" w:rsidRPr="00A700BB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51</w:t>
      </w:r>
      <w:r w:rsidRPr="00A700BB">
        <w:rPr>
          <w:b/>
        </w:rPr>
        <w:t xml:space="preserve"> </w:t>
      </w:r>
      <w:r w:rsidR="00CA16E3" w:rsidRPr="009F536D">
        <w:rPr>
          <w:b/>
          <w:bCs/>
          <w:sz w:val="20"/>
        </w:rPr>
        <w:t>YdelsesmodtagerNr</w:t>
      </w:r>
    </w:p>
    <w:p w14:paraId="59404986" w14:textId="61515A8D" w:rsidR="002616E1" w:rsidRDefault="002616E1" w:rsidP="002616E1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Ydelsesmodtagernummer.</w:t>
      </w:r>
    </w:p>
    <w:p w14:paraId="125170AD" w14:textId="77777777" w:rsidR="002616E1" w:rsidRPr="003053B2" w:rsidRDefault="002616E1" w:rsidP="002616E1">
      <w:pPr>
        <w:keepLines/>
        <w:tabs>
          <w:tab w:val="left" w:pos="1843"/>
          <w:tab w:val="left" w:pos="2410"/>
        </w:tabs>
        <w:spacing w:after="0" w:line="240" w:lineRule="auto"/>
      </w:pPr>
      <w:r w:rsidRPr="003053B2">
        <w:t>Værdisæt</w:t>
      </w:r>
      <w:r>
        <w:tab/>
        <w:t>:</w:t>
      </w:r>
      <w:r>
        <w:tab/>
        <w:t>Numerisk</w:t>
      </w:r>
    </w:p>
    <w:p w14:paraId="44D8B974" w14:textId="77777777" w:rsidR="002616E1" w:rsidRDefault="002616E1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64F6D400" w14:textId="595C4BE7" w:rsidR="00C238F8" w:rsidRPr="00A700BB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52</w:t>
      </w:r>
      <w:r w:rsidRPr="00A700BB">
        <w:rPr>
          <w:b/>
        </w:rPr>
        <w:t xml:space="preserve"> </w:t>
      </w:r>
      <w:r w:rsidR="006C7D89" w:rsidRPr="009F536D">
        <w:rPr>
          <w:b/>
          <w:bCs/>
          <w:sz w:val="20"/>
        </w:rPr>
        <w:t>OplysningspligtNrKode</w:t>
      </w:r>
    </w:p>
    <w:p w14:paraId="3438C258" w14:textId="2CBC8D31" w:rsidR="00CC377D" w:rsidRDefault="00CC377D" w:rsidP="00CC377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Oplysningspli</w:t>
      </w:r>
      <w:r w:rsidR="00B44F7A">
        <w:t>gtig</w:t>
      </w:r>
      <w:r>
        <w:t xml:space="preserve"> nummerkode. Angiver typen af </w:t>
      </w:r>
      <w:r w:rsidR="00B44F7A">
        <w:t>oplysningspligtig</w:t>
      </w:r>
      <w:r>
        <w:t>.</w:t>
      </w:r>
    </w:p>
    <w:p w14:paraId="00846817" w14:textId="77777777" w:rsidR="00CC377D" w:rsidRDefault="00CC377D" w:rsidP="00CC377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</w:r>
      <w:r w:rsidRPr="0037027A">
        <w:t>:</w:t>
      </w:r>
      <w:r>
        <w:t xml:space="preserve"> 02 = Personnummer</w:t>
      </w:r>
    </w:p>
    <w:p w14:paraId="7299DDB8" w14:textId="77777777" w:rsidR="00CC377D" w:rsidRDefault="00CC377D" w:rsidP="00CC377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03 = SE-nummer</w:t>
      </w:r>
    </w:p>
    <w:p w14:paraId="13DBD1DC" w14:textId="77777777" w:rsidR="00CC377D" w:rsidRDefault="00CC377D" w:rsidP="00CC377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11 = CVR-nummer</w:t>
      </w:r>
    </w:p>
    <w:p w14:paraId="730EA73B" w14:textId="77777777" w:rsidR="00CC377D" w:rsidRDefault="00CC377D" w:rsidP="00CC377D">
      <w:pPr>
        <w:keepLines/>
        <w:tabs>
          <w:tab w:val="left" w:pos="1843"/>
          <w:tab w:val="left" w:pos="2410"/>
        </w:tabs>
        <w:spacing w:after="0" w:line="240" w:lineRule="auto"/>
      </w:pPr>
      <w:r>
        <w:tab/>
      </w:r>
      <w:r>
        <w:tab/>
        <w:t xml:space="preserve">  12 = P-nummer</w:t>
      </w:r>
    </w:p>
    <w:p w14:paraId="23754578" w14:textId="292E61F7" w:rsidR="00C238F8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73E42824" w14:textId="258B053A" w:rsidR="00C238F8" w:rsidRPr="00A700BB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</w:t>
      </w:r>
      <w:r w:rsidR="004C540D">
        <w:rPr>
          <w:b/>
        </w:rPr>
        <w:t xml:space="preserve">3 </w:t>
      </w:r>
      <w:r w:rsidR="006C7D89" w:rsidRPr="009F536D">
        <w:rPr>
          <w:b/>
          <w:bCs/>
          <w:sz w:val="20"/>
        </w:rPr>
        <w:t>OplysningspligtNr</w:t>
      </w:r>
    </w:p>
    <w:p w14:paraId="21873330" w14:textId="68889D8F" w:rsidR="00624CBC" w:rsidRDefault="00F64E98" w:rsidP="00624CBC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Oplysningspligtigt nummer</w:t>
      </w:r>
      <w:r w:rsidR="00624CBC">
        <w:t>.</w:t>
      </w:r>
    </w:p>
    <w:p w14:paraId="5AC3835D" w14:textId="77777777" w:rsidR="00624CBC" w:rsidRPr="003053B2" w:rsidRDefault="00624CBC" w:rsidP="00624CBC">
      <w:pPr>
        <w:keepLines/>
        <w:tabs>
          <w:tab w:val="left" w:pos="1843"/>
          <w:tab w:val="left" w:pos="2410"/>
        </w:tabs>
        <w:spacing w:after="0" w:line="240" w:lineRule="auto"/>
      </w:pPr>
      <w:r w:rsidRPr="003053B2">
        <w:t>Værdisæt</w:t>
      </w:r>
      <w:r>
        <w:tab/>
        <w:t>:</w:t>
      </w:r>
      <w:r>
        <w:tab/>
        <w:t>Numerisk</w:t>
      </w:r>
    </w:p>
    <w:p w14:paraId="0DAE5449" w14:textId="4AA6DBFC" w:rsidR="00C238F8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341885A2" w14:textId="3C706FD4" w:rsidR="00C238F8" w:rsidRPr="00A700BB" w:rsidRDefault="00C238F8" w:rsidP="00C238F8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</w:t>
      </w:r>
      <w:r w:rsidR="004C540D">
        <w:rPr>
          <w:b/>
        </w:rPr>
        <w:t>4</w:t>
      </w:r>
      <w:r w:rsidRPr="00A700BB">
        <w:rPr>
          <w:b/>
        </w:rPr>
        <w:t xml:space="preserve"> </w:t>
      </w:r>
      <w:r w:rsidR="006C7D89" w:rsidRPr="009F536D">
        <w:rPr>
          <w:b/>
          <w:bCs/>
          <w:sz w:val="20"/>
        </w:rPr>
        <w:t>OplysningspligtKode</w:t>
      </w:r>
    </w:p>
    <w:p w14:paraId="2BCB7464" w14:textId="3ABD5D60" w:rsidR="00C238F8" w:rsidRDefault="0046535F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Typen af oplysnings</w:t>
      </w:r>
      <w:r w:rsidR="00F64E98">
        <w:t>pligt.</w:t>
      </w:r>
    </w:p>
    <w:p w14:paraId="6BD668BC" w14:textId="37C71CF7" w:rsidR="002F3917" w:rsidRDefault="002F3917" w:rsidP="002F3917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</w:r>
      <w:r w:rsidRPr="0037027A">
        <w:t>:</w:t>
      </w:r>
      <w:r>
        <w:t xml:space="preserve"> C = </w:t>
      </w:r>
      <w:r w:rsidR="00EA09F2">
        <w:t>Skattefri uddannelsesydelse</w:t>
      </w:r>
      <w:r w:rsidR="00D511A1" w:rsidRPr="00D511A1">
        <w:t xml:space="preserve"> </w:t>
      </w:r>
      <w:r w:rsidR="00D511A1">
        <w:t>indtægtsart</w:t>
      </w:r>
      <w:r w:rsidR="00D511A1" w:rsidRPr="00D511A1">
        <w:t xml:space="preserve"> 0049</w:t>
      </w:r>
    </w:p>
    <w:p w14:paraId="1B7CE6F1" w14:textId="3364CAAF" w:rsidR="002F3917" w:rsidRDefault="002F3917" w:rsidP="002F3917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D = </w:t>
      </w:r>
      <w:r w:rsidR="00EA09F2">
        <w:t>Skattefri rejsegodtgørelse</w:t>
      </w:r>
      <w:r w:rsidR="00D511A1" w:rsidRPr="00D511A1">
        <w:t xml:space="preserve"> </w:t>
      </w:r>
      <w:r w:rsidR="00D511A1">
        <w:t>indtægtsart</w:t>
      </w:r>
      <w:r w:rsidR="00D511A1" w:rsidRPr="00D511A1">
        <w:t xml:space="preserve"> 0108</w:t>
      </w:r>
    </w:p>
    <w:p w14:paraId="1F2FE6E8" w14:textId="2EC4B4CB" w:rsidR="002F3917" w:rsidRDefault="002F3917" w:rsidP="00EA09F2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</w:t>
      </w:r>
      <w:r w:rsidR="002A176E">
        <w:t>E</w:t>
      </w:r>
      <w:r>
        <w:t xml:space="preserve"> = </w:t>
      </w:r>
      <w:r w:rsidR="00EA09F2">
        <w:t>Skattefri befordringsgodtgørelse</w:t>
      </w:r>
      <w:r w:rsidR="00D511A1" w:rsidRPr="00D511A1">
        <w:t xml:space="preserve"> </w:t>
      </w:r>
      <w:r w:rsidR="00EA09F2">
        <w:t>indtægtsart</w:t>
      </w:r>
      <w:r w:rsidR="00EA09F2" w:rsidRPr="00D511A1">
        <w:t xml:space="preserve"> </w:t>
      </w:r>
      <w:r w:rsidR="00D511A1" w:rsidRPr="00D511A1">
        <w:t>0109</w:t>
      </w:r>
    </w:p>
    <w:p w14:paraId="0F677846" w14:textId="77777777" w:rsidR="00DC7FA7" w:rsidRDefault="002A176E" w:rsidP="002A176E">
      <w:pPr>
        <w:keepLines/>
        <w:tabs>
          <w:tab w:val="left" w:pos="1843"/>
          <w:tab w:val="left" w:pos="2410"/>
        </w:tabs>
        <w:spacing w:after="0" w:line="240" w:lineRule="auto"/>
      </w:pPr>
      <w:r>
        <w:tab/>
      </w:r>
      <w:r>
        <w:tab/>
        <w:t xml:space="preserve">  H = </w:t>
      </w:r>
      <w:r w:rsidR="00EA09F2">
        <w:t>Honorar og vederlag</w:t>
      </w:r>
      <w:r w:rsidR="00DC7FA7">
        <w:t xml:space="preserve"> hvoraf AMB skal beregnes</w:t>
      </w:r>
    </w:p>
    <w:p w14:paraId="4EC0E275" w14:textId="515E9388" w:rsidR="002A176E" w:rsidRDefault="00DC7FA7" w:rsidP="002A176E">
      <w:pPr>
        <w:keepLines/>
        <w:tabs>
          <w:tab w:val="left" w:pos="1843"/>
          <w:tab w:val="left" w:pos="2410"/>
        </w:tabs>
        <w:spacing w:after="0" w:line="240" w:lineRule="auto"/>
      </w:pPr>
      <w:r>
        <w:tab/>
      </w:r>
      <w:r w:rsidR="002A176E">
        <w:tab/>
        <w:t xml:space="preserve">  U = </w:t>
      </w:r>
      <w:r>
        <w:t>Honorar og vederlag hvoraf AMB ikke skal beregnes</w:t>
      </w:r>
    </w:p>
    <w:p w14:paraId="475F976A" w14:textId="77777777" w:rsidR="004C540D" w:rsidRDefault="004C540D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54FCE5A4" w14:textId="58D7A890" w:rsidR="004C540D" w:rsidRPr="00A700BB" w:rsidRDefault="004C540D" w:rsidP="004C540D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55</w:t>
      </w:r>
      <w:r w:rsidRPr="00A700BB">
        <w:rPr>
          <w:b/>
        </w:rPr>
        <w:t xml:space="preserve"> </w:t>
      </w:r>
      <w:r w:rsidR="008E5BE4" w:rsidRPr="00D77583">
        <w:rPr>
          <w:b/>
          <w:bCs/>
          <w:sz w:val="20"/>
        </w:rPr>
        <w:t>DataleverandoerIdent</w:t>
      </w:r>
    </w:p>
    <w:p w14:paraId="050296EE" w14:textId="1CAD5B2A" w:rsidR="004C540D" w:rsidRDefault="00797216" w:rsidP="004C540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 xml:space="preserve">Dataleverandørident (samme som </w:t>
      </w:r>
      <w:r w:rsidR="00925FFC">
        <w:t>ModtagerID felt 8).</w:t>
      </w:r>
    </w:p>
    <w:p w14:paraId="4F64CD7A" w14:textId="70A2421B" w:rsidR="004C540D" w:rsidRDefault="004C540D" w:rsidP="004C540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 w:rsidRPr="0037027A">
        <w:tab/>
        <w:t>:</w:t>
      </w:r>
      <w:r w:rsidR="005B13A5">
        <w:tab/>
        <w:t>Alfanumerisk</w:t>
      </w:r>
    </w:p>
    <w:p w14:paraId="793DDAB9" w14:textId="2F2F2A6B" w:rsidR="004C540D" w:rsidRDefault="004C540D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3F7B187F" w14:textId="70A26E6F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56</w:t>
      </w:r>
      <w:r w:rsidR="00CD30E2">
        <w:rPr>
          <w:b/>
        </w:rPr>
        <w:t xml:space="preserve"> </w:t>
      </w:r>
      <w:r w:rsidR="00CD30E2" w:rsidRPr="009F536D">
        <w:rPr>
          <w:b/>
          <w:bCs/>
          <w:sz w:val="20"/>
        </w:rPr>
        <w:t>AftaleIndholdArt</w:t>
      </w:r>
    </w:p>
    <w:p w14:paraId="514594F1" w14:textId="6CB377C3" w:rsidR="0064154D" w:rsidRDefault="0064154D" w:rsidP="0064154D">
      <w:pPr>
        <w:keepLines/>
        <w:tabs>
          <w:tab w:val="left" w:pos="1843"/>
          <w:tab w:val="left" w:pos="2127"/>
        </w:tabs>
        <w:spacing w:after="0" w:line="240" w:lineRule="auto"/>
      </w:pPr>
      <w:r>
        <w:t>Aftaleindholdsart</w:t>
      </w:r>
      <w:r w:rsidR="008C1EA5">
        <w:t>.</w:t>
      </w:r>
    </w:p>
    <w:p w14:paraId="78AE1240" w14:textId="59661041" w:rsidR="002F6F43" w:rsidRDefault="0064154D" w:rsidP="0064154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  <w:t>:</w:t>
      </w:r>
      <w:r>
        <w:tab/>
        <w:t>Alfanumerisk</w:t>
      </w:r>
    </w:p>
    <w:p w14:paraId="2F31C28A" w14:textId="7E795EE0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57</w:t>
      </w:r>
      <w:r w:rsidR="00B413F4">
        <w:rPr>
          <w:b/>
        </w:rPr>
        <w:t xml:space="preserve"> </w:t>
      </w:r>
      <w:r w:rsidR="00B413F4" w:rsidRPr="009F536D">
        <w:rPr>
          <w:b/>
          <w:bCs/>
          <w:sz w:val="20"/>
        </w:rPr>
        <w:t>AftaleKontoType</w:t>
      </w:r>
    </w:p>
    <w:p w14:paraId="58AEA86F" w14:textId="78D695CC" w:rsidR="0064154D" w:rsidRDefault="0064154D" w:rsidP="0064154D">
      <w:pPr>
        <w:keepLines/>
        <w:tabs>
          <w:tab w:val="left" w:pos="1843"/>
          <w:tab w:val="left" w:pos="2127"/>
        </w:tabs>
        <w:spacing w:after="0" w:line="240" w:lineRule="auto"/>
      </w:pPr>
      <w:r>
        <w:t>Aftalekontotype.</w:t>
      </w:r>
    </w:p>
    <w:p w14:paraId="6F59B448" w14:textId="46BB49CE" w:rsidR="002F6F43" w:rsidRDefault="0064154D" w:rsidP="0064154D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 w:rsidRPr="0037027A">
        <w:t>Værdisæt</w:t>
      </w:r>
      <w:r>
        <w:tab/>
        <w:t>:</w:t>
      </w:r>
      <w:r>
        <w:tab/>
        <w:t>Alfanumerisk</w:t>
      </w:r>
    </w:p>
    <w:p w14:paraId="6989C528" w14:textId="46A173D4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58</w:t>
      </w:r>
      <w:r w:rsidR="00D14389">
        <w:rPr>
          <w:b/>
        </w:rPr>
        <w:t xml:space="preserve"> </w:t>
      </w:r>
      <w:r w:rsidR="00D14389" w:rsidRPr="009F536D">
        <w:rPr>
          <w:b/>
          <w:bCs/>
          <w:sz w:val="20"/>
        </w:rPr>
        <w:t>YdelsesperiodeFra</w:t>
      </w:r>
    </w:p>
    <w:p w14:paraId="22F08A2D" w14:textId="5B7A3B9D" w:rsidR="00D619C5" w:rsidRDefault="00D619C5" w:rsidP="00662DC1">
      <w:pPr>
        <w:keepLines/>
        <w:tabs>
          <w:tab w:val="left" w:pos="1843"/>
          <w:tab w:val="left" w:pos="2127"/>
        </w:tabs>
        <w:spacing w:after="0" w:line="240" w:lineRule="auto"/>
      </w:pPr>
      <w:r>
        <w:t>Ydelsesperiodens startdato.</w:t>
      </w:r>
    </w:p>
    <w:p w14:paraId="7091C386" w14:textId="5E97AA96" w:rsidR="00536B9F" w:rsidRDefault="00662DC1" w:rsidP="00662DC1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>
        <w:tab/>
        <w:t>:</w:t>
      </w:r>
      <w:r>
        <w:tab/>
        <w:t>DDMM</w:t>
      </w:r>
      <w:r w:rsidR="003370C7">
        <w:t>ÅÅÅÅ</w:t>
      </w:r>
    </w:p>
    <w:p w14:paraId="5EED506E" w14:textId="77777777" w:rsidR="00536B9F" w:rsidRDefault="00536B9F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</w:p>
    <w:p w14:paraId="39F7E7AD" w14:textId="69FA25A3" w:rsidR="002F6F43" w:rsidRPr="00301FAC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59</w:t>
      </w:r>
      <w:r w:rsidR="00301FAC">
        <w:rPr>
          <w:b/>
        </w:rPr>
        <w:t xml:space="preserve"> </w:t>
      </w:r>
      <w:r w:rsidR="00301FAC" w:rsidRPr="009F536D">
        <w:rPr>
          <w:b/>
          <w:bCs/>
          <w:sz w:val="20"/>
        </w:rPr>
        <w:t>YdelsesperiodeTil</w:t>
      </w:r>
    </w:p>
    <w:p w14:paraId="7A7EF924" w14:textId="37AFBCA6" w:rsidR="0064154D" w:rsidRDefault="0064154D" w:rsidP="0064154D">
      <w:pPr>
        <w:keepLines/>
        <w:tabs>
          <w:tab w:val="left" w:pos="1843"/>
          <w:tab w:val="left" w:pos="2127"/>
        </w:tabs>
        <w:spacing w:after="0" w:line="240" w:lineRule="auto"/>
      </w:pPr>
      <w:r>
        <w:t>Ydelsesperiodens slutdato.</w:t>
      </w:r>
    </w:p>
    <w:p w14:paraId="5F08855E" w14:textId="4BDD8272" w:rsidR="0064154D" w:rsidRDefault="0064154D" w:rsidP="0064154D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>
        <w:tab/>
        <w:t>:</w:t>
      </w:r>
      <w:r>
        <w:tab/>
        <w:t>DDMM</w:t>
      </w:r>
      <w:r w:rsidR="003370C7">
        <w:t>ÅÅÅÅ</w:t>
      </w:r>
    </w:p>
    <w:p w14:paraId="4B80D9CC" w14:textId="293032F0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</w:p>
    <w:p w14:paraId="391EF422" w14:textId="217EFCEE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  <w:rPr>
          <w:b/>
        </w:rPr>
      </w:pPr>
      <w:r>
        <w:rPr>
          <w:b/>
        </w:rPr>
        <w:t>60</w:t>
      </w:r>
      <w:r w:rsidR="00301FAC">
        <w:rPr>
          <w:b/>
        </w:rPr>
        <w:t xml:space="preserve"> </w:t>
      </w:r>
      <w:r w:rsidR="00301FAC" w:rsidRPr="009F536D">
        <w:rPr>
          <w:b/>
          <w:bCs/>
          <w:sz w:val="20"/>
        </w:rPr>
        <w:t>BilagNrDisposition</w:t>
      </w:r>
    </w:p>
    <w:p w14:paraId="4C744E2E" w14:textId="727CF2B4" w:rsidR="00B63094" w:rsidRDefault="00F937D4" w:rsidP="00B63094">
      <w:pPr>
        <w:keepLines/>
        <w:tabs>
          <w:tab w:val="left" w:pos="1843"/>
          <w:tab w:val="left" w:pos="2410"/>
        </w:tabs>
        <w:spacing w:after="0" w:line="240" w:lineRule="auto"/>
      </w:pPr>
      <w:r>
        <w:t>Bilagsnummer for bevillingsdisponering.</w:t>
      </w:r>
    </w:p>
    <w:p w14:paraId="755B030C" w14:textId="77777777" w:rsidR="00B63094" w:rsidRDefault="00B63094" w:rsidP="00B63094">
      <w:pPr>
        <w:keepLines/>
        <w:tabs>
          <w:tab w:val="left" w:pos="1843"/>
          <w:tab w:val="left" w:pos="2410"/>
        </w:tabs>
        <w:spacing w:after="0" w:line="240" w:lineRule="auto"/>
      </w:pPr>
      <w:r w:rsidRPr="0037027A">
        <w:t>Værdisæt</w:t>
      </w:r>
      <w:r w:rsidRPr="0037027A">
        <w:tab/>
      </w:r>
      <w:r>
        <w:t>:   Alfanumerisk</w:t>
      </w:r>
    </w:p>
    <w:p w14:paraId="4870A06C" w14:textId="77777777" w:rsidR="002F6F43" w:rsidRDefault="002F6F43" w:rsidP="00C238F8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</w:p>
    <w:p w14:paraId="19B6196D" w14:textId="702949B5" w:rsidR="00FE3737" w:rsidRPr="00A700BB" w:rsidRDefault="002F6F43" w:rsidP="00FE3737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61</w:t>
      </w:r>
      <w:r w:rsidR="00F76646">
        <w:rPr>
          <w:b/>
        </w:rPr>
        <w:t xml:space="preserve"> </w:t>
      </w:r>
      <w:r w:rsidR="00634EE0" w:rsidRPr="009F536D">
        <w:rPr>
          <w:b/>
          <w:bCs/>
          <w:sz w:val="20"/>
        </w:rPr>
        <w:t>Bilag</w:t>
      </w:r>
      <w:r w:rsidR="00301FAC" w:rsidRPr="009F536D">
        <w:rPr>
          <w:b/>
          <w:bCs/>
          <w:sz w:val="20"/>
        </w:rPr>
        <w:t>Pos</w:t>
      </w:r>
      <w:r w:rsidR="00634EE0" w:rsidRPr="009F536D">
        <w:rPr>
          <w:b/>
          <w:bCs/>
          <w:sz w:val="20"/>
        </w:rPr>
        <w:t>Disposition</w:t>
      </w:r>
    </w:p>
    <w:p w14:paraId="5463F4EE" w14:textId="39512311" w:rsidR="00F937D4" w:rsidRDefault="00F937D4" w:rsidP="00F937D4">
      <w:pPr>
        <w:keepLines/>
        <w:tabs>
          <w:tab w:val="left" w:pos="1843"/>
          <w:tab w:val="left" w:pos="2127"/>
        </w:tabs>
        <w:spacing w:after="0" w:line="240" w:lineRule="auto"/>
      </w:pPr>
      <w:r>
        <w:t xml:space="preserve">Posteringens linjenummer i </w:t>
      </w:r>
      <w:r w:rsidR="00C11E39">
        <w:t>bevillingsdisponering bilaget.</w:t>
      </w:r>
    </w:p>
    <w:p w14:paraId="19B84107" w14:textId="77777777" w:rsidR="00F937D4" w:rsidRDefault="00F937D4" w:rsidP="00F937D4">
      <w:pPr>
        <w:keepLines/>
        <w:tabs>
          <w:tab w:val="left" w:pos="1843"/>
          <w:tab w:val="left" w:pos="2127"/>
        </w:tabs>
        <w:spacing w:after="0" w:line="240" w:lineRule="auto"/>
        <w:ind w:left="2126" w:hanging="2126"/>
      </w:pPr>
      <w:r w:rsidRPr="0037027A">
        <w:t>Værdisæt</w:t>
      </w:r>
      <w:r w:rsidRPr="0037027A">
        <w:tab/>
        <w:t>:</w:t>
      </w:r>
      <w:r w:rsidRPr="0037027A">
        <w:tab/>
      </w:r>
      <w:r>
        <w:t>Numerisk</w:t>
      </w:r>
    </w:p>
    <w:p w14:paraId="6663093C" w14:textId="77777777" w:rsidR="00261179" w:rsidRDefault="00261179" w:rsidP="003D4699">
      <w:pPr>
        <w:keepLines/>
        <w:tabs>
          <w:tab w:val="left" w:pos="1843"/>
          <w:tab w:val="left" w:pos="2410"/>
        </w:tabs>
        <w:spacing w:after="0" w:line="240" w:lineRule="auto"/>
      </w:pPr>
    </w:p>
    <w:p w14:paraId="4EA12E71" w14:textId="3452EA03" w:rsidR="00F76646" w:rsidRPr="00A700BB" w:rsidRDefault="002F6F43" w:rsidP="00F76646">
      <w:pPr>
        <w:keepLines/>
        <w:tabs>
          <w:tab w:val="left" w:pos="1843"/>
          <w:tab w:val="left" w:pos="2410"/>
        </w:tabs>
        <w:spacing w:after="0" w:line="240" w:lineRule="auto"/>
        <w:rPr>
          <w:b/>
          <w:sz w:val="20"/>
        </w:rPr>
      </w:pPr>
      <w:r>
        <w:rPr>
          <w:b/>
        </w:rPr>
        <w:t>62</w:t>
      </w:r>
      <w:r w:rsidR="00F76646" w:rsidRPr="00A700BB">
        <w:rPr>
          <w:b/>
        </w:rPr>
        <w:t xml:space="preserve"> </w:t>
      </w:r>
      <w:r w:rsidR="00ED472B" w:rsidRPr="001C3AB3">
        <w:rPr>
          <w:b/>
          <w:bCs/>
          <w:sz w:val="20"/>
        </w:rPr>
        <w:t>Foelsomhedskode</w:t>
      </w:r>
    </w:p>
    <w:p w14:paraId="187F9525" w14:textId="132F6567" w:rsidR="00F76646" w:rsidRDefault="00814EF3" w:rsidP="00F76646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>Kode som angiver niveauet</w:t>
      </w:r>
      <w:r w:rsidR="00CB4E96">
        <w:t xml:space="preserve"> for posteringens følsomhed.</w:t>
      </w:r>
    </w:p>
    <w:p w14:paraId="6F5A5DE3" w14:textId="78A65098" w:rsidR="001C3AB3" w:rsidRDefault="001C3AB3" w:rsidP="001C3AB3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 w:rsidRPr="0037027A">
        <w:t>Værdisæt</w:t>
      </w:r>
      <w:r>
        <w:tab/>
      </w:r>
      <w:r w:rsidRPr="0037027A">
        <w:t>:</w:t>
      </w:r>
      <w:r>
        <w:t xml:space="preserve"> 01 = </w:t>
      </w:r>
      <w:r w:rsidR="007435E0">
        <w:t>Ikke fortrolig</w:t>
      </w:r>
    </w:p>
    <w:p w14:paraId="78D0B071" w14:textId="3A6DBDA4" w:rsidR="001C3AB3" w:rsidRDefault="001C3AB3" w:rsidP="001C3AB3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02 = </w:t>
      </w:r>
      <w:r w:rsidR="007435E0">
        <w:t>Fortrolig</w:t>
      </w:r>
    </w:p>
    <w:p w14:paraId="790DDD4D" w14:textId="0EF26438" w:rsidR="001C3AB3" w:rsidRDefault="001C3AB3" w:rsidP="001C3AB3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03 = </w:t>
      </w:r>
      <w:r w:rsidR="007435E0">
        <w:t>Følsom</w:t>
      </w:r>
    </w:p>
    <w:p w14:paraId="0DDFBC30" w14:textId="341B2D58" w:rsidR="001C3AB3" w:rsidRDefault="001C3AB3" w:rsidP="007435E0">
      <w:pPr>
        <w:keepLines/>
        <w:tabs>
          <w:tab w:val="left" w:pos="1843"/>
          <w:tab w:val="left" w:pos="2410"/>
        </w:tabs>
        <w:spacing w:after="0" w:line="240" w:lineRule="auto"/>
        <w:ind w:left="2410" w:hanging="2410"/>
      </w:pPr>
      <w:r>
        <w:tab/>
      </w:r>
      <w:r>
        <w:tab/>
        <w:t xml:space="preserve">  04 = </w:t>
      </w:r>
      <w:r w:rsidR="007435E0">
        <w:t>VIP</w:t>
      </w:r>
    </w:p>
    <w:p w14:paraId="5C899B2F" w14:textId="3A9647C5" w:rsidR="00D047B9" w:rsidRPr="00197047" w:rsidRDefault="00D047B9" w:rsidP="00A1245E">
      <w:pPr>
        <w:pStyle w:val="Overskrift1"/>
      </w:pPr>
      <w:bookmarkStart w:id="39" w:name="_Toc102555312"/>
      <w:r w:rsidRPr="00197047">
        <w:t>Bilag – eksempler på udtræk (fiktiv</w:t>
      </w:r>
      <w:r w:rsidR="00197047" w:rsidRPr="00AD1109">
        <w:t xml:space="preserve">e </w:t>
      </w:r>
      <w:r w:rsidRPr="00197047">
        <w:t>data)</w:t>
      </w:r>
      <w:bookmarkEnd w:id="39"/>
      <w:r w:rsidRPr="00197047">
        <w:t xml:space="preserve"> </w:t>
      </w:r>
    </w:p>
    <w:p w14:paraId="26134D8A" w14:textId="3053C901" w:rsidR="00D047B9" w:rsidRPr="00E65537" w:rsidRDefault="00637133" w:rsidP="00E65537">
      <w:pPr>
        <w:keepLines/>
        <w:tabs>
          <w:tab w:val="left" w:pos="1843"/>
          <w:tab w:val="left" w:pos="2410"/>
        </w:tabs>
        <w:spacing w:after="0" w:line="240" w:lineRule="auto"/>
        <w:rPr>
          <w:iCs/>
        </w:rPr>
      </w:pPr>
      <w:r>
        <w:rPr>
          <w:iCs/>
        </w:rPr>
        <w:t>I</w:t>
      </w:r>
      <w:r w:rsidR="00D047B9" w:rsidRPr="00E65537">
        <w:rPr>
          <w:iCs/>
        </w:rPr>
        <w:t xml:space="preserve"> bilaget</w:t>
      </w:r>
      <w:r>
        <w:rPr>
          <w:iCs/>
        </w:rPr>
        <w:t xml:space="preserve"> er</w:t>
      </w:r>
      <w:r w:rsidR="00D047B9" w:rsidRPr="00E65537">
        <w:rPr>
          <w:iCs/>
        </w:rPr>
        <w:t xml:space="preserve"> vedlagt nogle eksempler på</w:t>
      </w:r>
      <w:r w:rsidR="00E65537">
        <w:rPr>
          <w:iCs/>
        </w:rPr>
        <w:t>,</w:t>
      </w:r>
      <w:r w:rsidR="00D047B9" w:rsidRPr="00E65537">
        <w:rPr>
          <w:iCs/>
        </w:rPr>
        <w:t xml:space="preserve"> hvordan de forskellige dataudtræksmuligheder vil se ud. Vi gør opmærksom på, at disse vedlagte data er fiktive, og derved ikke har nogle relation til rigtige informationer.  </w:t>
      </w:r>
      <w:r w:rsidR="00197047">
        <w:rPr>
          <w:iCs/>
        </w:rPr>
        <w:t>Filerne er kun et udpluk af en leverance, for at anskueliggøre filerne opbygning.</w:t>
      </w:r>
    </w:p>
    <w:p w14:paraId="4D927D73" w14:textId="571F450C" w:rsidR="00D047B9" w:rsidRDefault="006547B1" w:rsidP="001B48FB">
      <w:pPr>
        <w:pStyle w:val="Overskrift2"/>
      </w:pPr>
      <w:bookmarkStart w:id="40" w:name="_Toc102555313"/>
      <w:r>
        <w:t xml:space="preserve">En komplet leverance med </w:t>
      </w:r>
      <w:r w:rsidR="0086669C">
        <w:t>header og posteringer</w:t>
      </w:r>
      <w:bookmarkEnd w:id="40"/>
    </w:p>
    <w:p w14:paraId="22EC3EA4" w14:textId="261FBB43" w:rsidR="003D4699" w:rsidRDefault="005B3862" w:rsidP="003D4699">
      <w:pPr>
        <w:keepLines/>
        <w:tabs>
          <w:tab w:val="left" w:pos="1843"/>
          <w:tab w:val="left" w:pos="2410"/>
        </w:tabs>
        <w:spacing w:after="0" w:line="240" w:lineRule="auto"/>
      </w:pPr>
      <w:r>
        <w:rPr>
          <w:noProof/>
        </w:rPr>
        <w:drawing>
          <wp:inline distT="0" distB="0" distL="0" distR="0" wp14:anchorId="1003874C" wp14:editId="7F28EE46">
            <wp:extent cx="4770755" cy="6197600"/>
            <wp:effectExtent l="0" t="0" r="0" b="0"/>
            <wp:docPr id="11" name="Billede 11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lede 5" descr="Et billede, der indeholder tekst&#10;&#10;Automatisk genereret beskrivels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70755" cy="61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BEEEC" w14:textId="6049E791" w:rsidR="00D047B9" w:rsidRDefault="00D047B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1C79A94E" w14:textId="77777777" w:rsidR="00D047B9" w:rsidRDefault="00D047B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0260D973" w14:textId="2C7258B1" w:rsidR="00D047B9" w:rsidRDefault="005F1A69" w:rsidP="001B48FB">
      <w:pPr>
        <w:pStyle w:val="Overskrift2"/>
      </w:pPr>
      <w:bookmarkStart w:id="41" w:name="_Toc102555314"/>
      <w:r>
        <w:t xml:space="preserve">Eksempel på postering med </w:t>
      </w:r>
      <w:r w:rsidR="00C07F0D">
        <w:t>betalingsmodtager, ydelsesmodtager eller oplysningspligtig</w:t>
      </w:r>
      <w:bookmarkEnd w:id="41"/>
    </w:p>
    <w:p w14:paraId="39C14F00" w14:textId="51871BBD" w:rsidR="0088271D" w:rsidRPr="0088271D" w:rsidRDefault="0088271D" w:rsidP="0088271D">
      <w:r>
        <w:rPr>
          <w:noProof/>
        </w:rPr>
        <w:drawing>
          <wp:inline distT="0" distB="0" distL="0" distR="0" wp14:anchorId="47400FBB" wp14:editId="7FA84C40">
            <wp:extent cx="4257143" cy="4723809"/>
            <wp:effectExtent l="0" t="0" r="0" b="635"/>
            <wp:docPr id="12" name="Billede 12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lede 12" descr="Et billede, der indeholder tekst&#10;&#10;Automatisk genereret beskrivels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57143" cy="4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12CB9" w14:textId="167DE763" w:rsidR="00D047B9" w:rsidRDefault="00D047B9" w:rsidP="003D4699">
      <w:pPr>
        <w:keepLines/>
        <w:tabs>
          <w:tab w:val="left" w:pos="1843"/>
          <w:tab w:val="left" w:pos="2410"/>
        </w:tabs>
        <w:spacing w:after="0" w:line="240" w:lineRule="auto"/>
        <w:rPr>
          <w:b/>
        </w:rPr>
      </w:pPr>
    </w:p>
    <w:p w14:paraId="78ED9F3A" w14:textId="01E61373" w:rsidR="003D4699" w:rsidRPr="003D4699" w:rsidRDefault="003D1716" w:rsidP="001B48FB">
      <w:pPr>
        <w:pStyle w:val="Overskrift2"/>
      </w:pPr>
      <w:bookmarkStart w:id="42" w:name="_Toc102555315"/>
      <w:r>
        <w:t xml:space="preserve">Eksempel på postering </w:t>
      </w:r>
      <w:r w:rsidR="00FF7265">
        <w:t>fra KMD Opus Løn</w:t>
      </w:r>
      <w:bookmarkEnd w:id="42"/>
    </w:p>
    <w:p w14:paraId="09DFD261" w14:textId="2A389C73" w:rsidR="003D4699" w:rsidRDefault="003D1716" w:rsidP="00E65537">
      <w:pPr>
        <w:keepLines/>
        <w:tabs>
          <w:tab w:val="left" w:pos="1843"/>
          <w:tab w:val="left" w:pos="2410"/>
        </w:tabs>
        <w:spacing w:after="0" w:line="240" w:lineRule="auto"/>
      </w:pPr>
      <w:r>
        <w:rPr>
          <w:noProof/>
        </w:rPr>
        <w:drawing>
          <wp:inline distT="0" distB="0" distL="0" distR="0" wp14:anchorId="58D6B6D3" wp14:editId="4030AEB2">
            <wp:extent cx="4695238" cy="4171429"/>
            <wp:effectExtent l="0" t="0" r="0" b="635"/>
            <wp:docPr id="13" name="Billede 13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llede 13" descr="Et billede, der indeholder tekst&#10;&#10;Automatisk genereret beskrivels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95238" cy="4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676FA" w14:textId="77777777" w:rsidR="003D4699" w:rsidRPr="001E36C5" w:rsidRDefault="003D4699" w:rsidP="002954F8">
      <w:pPr>
        <w:keepLines/>
        <w:tabs>
          <w:tab w:val="left" w:pos="1843"/>
          <w:tab w:val="left" w:pos="2410"/>
        </w:tabs>
        <w:spacing w:after="0" w:line="240" w:lineRule="auto"/>
      </w:pPr>
    </w:p>
    <w:p w14:paraId="295F4750" w14:textId="77777777" w:rsidR="002954F8" w:rsidRDefault="002954F8" w:rsidP="002954F8">
      <w:pPr>
        <w:keepLines/>
        <w:tabs>
          <w:tab w:val="left" w:pos="1843"/>
          <w:tab w:val="left" w:pos="2410"/>
        </w:tabs>
        <w:spacing w:after="0" w:line="240" w:lineRule="auto"/>
      </w:pPr>
    </w:p>
    <w:p w14:paraId="6C980A97" w14:textId="06D055FB" w:rsidR="002954F8" w:rsidRDefault="002954F8" w:rsidP="00A025A8">
      <w:pPr>
        <w:pStyle w:val="Overskrift2"/>
      </w:pPr>
      <w:r>
        <w:t xml:space="preserve"> </w:t>
      </w:r>
      <w:bookmarkStart w:id="43" w:name="_Toc102555316"/>
      <w:r w:rsidR="00A025A8">
        <w:t>Eksemp</w:t>
      </w:r>
      <w:r w:rsidR="00BB0BC6">
        <w:t>ler</w:t>
      </w:r>
      <w:r w:rsidR="00A025A8">
        <w:t xml:space="preserve"> på </w:t>
      </w:r>
      <w:r w:rsidR="00BD0A34">
        <w:t>postering</w:t>
      </w:r>
      <w:r w:rsidR="00BB0BC6">
        <w:t>er</w:t>
      </w:r>
      <w:r w:rsidR="00A025A8">
        <w:t xml:space="preserve"> </w:t>
      </w:r>
      <w:r w:rsidR="00BD0A34">
        <w:t>fra fakturabehandling</w:t>
      </w:r>
      <w:bookmarkEnd w:id="43"/>
    </w:p>
    <w:p w14:paraId="051F7175" w14:textId="66BB48A2" w:rsidR="00BD0A34" w:rsidRDefault="00BD0A34" w:rsidP="00BD0A34">
      <w:r>
        <w:rPr>
          <w:noProof/>
        </w:rPr>
        <w:drawing>
          <wp:inline distT="0" distB="0" distL="0" distR="0" wp14:anchorId="5E155568" wp14:editId="7CF4E873">
            <wp:extent cx="4770755" cy="3532505"/>
            <wp:effectExtent l="0" t="0" r="0" b="0"/>
            <wp:docPr id="14" name="Billede 14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lede 14" descr="Et billede, der indeholder tekst&#10;&#10;Automatisk genereret beskrivels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70755" cy="353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E60E5" w14:textId="588364D8" w:rsidR="00BB0BC6" w:rsidRPr="00BD0A34" w:rsidRDefault="00BB0BC6" w:rsidP="00BD0A34">
      <w:r>
        <w:rPr>
          <w:noProof/>
        </w:rPr>
        <w:drawing>
          <wp:inline distT="0" distB="0" distL="0" distR="0" wp14:anchorId="43C09766" wp14:editId="3CAB02D2">
            <wp:extent cx="4770755" cy="4210685"/>
            <wp:effectExtent l="0" t="0" r="0" b="0"/>
            <wp:docPr id="15" name="Billede 15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illede 15" descr="Et billede, der indeholder tekst&#10;&#10;Automatisk genereret beskrivels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70755" cy="421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0BC6" w:rsidRPr="00BD0A34" w:rsidSect="001B7A98">
      <w:headerReference w:type="default" r:id="rId28"/>
      <w:footerReference w:type="even" r:id="rId29"/>
      <w:footerReference w:type="default" r:id="rId30"/>
      <w:endnotePr>
        <w:numFmt w:val="decimal"/>
      </w:endnotePr>
      <w:pgSz w:w="11907" w:h="16840" w:code="9"/>
      <w:pgMar w:top="1701" w:right="2976" w:bottom="1701" w:left="1418" w:header="851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7EE2" w14:textId="77777777" w:rsidR="009F1834" w:rsidRDefault="009F1834">
      <w:r>
        <w:separator/>
      </w:r>
    </w:p>
  </w:endnote>
  <w:endnote w:type="continuationSeparator" w:id="0">
    <w:p w14:paraId="1EF6CA34" w14:textId="77777777" w:rsidR="009F1834" w:rsidRDefault="009F1834">
      <w:r>
        <w:continuationSeparator/>
      </w:r>
    </w:p>
  </w:endnote>
  <w:endnote w:type="continuationNotice" w:id="1">
    <w:p w14:paraId="34B16D20" w14:textId="77777777" w:rsidR="009F1834" w:rsidRDefault="009F183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81AA" w14:textId="77777777" w:rsidR="00FE3737" w:rsidRDefault="00FE3737">
    <w:pPr>
      <w:pStyle w:val="Sidefod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47</w:t>
    </w:r>
    <w:r>
      <w:fldChar w:fldCharType="end"/>
    </w:r>
  </w:p>
  <w:p w14:paraId="153C5AB6" w14:textId="77777777" w:rsidR="00FE3737" w:rsidRDefault="00FE3737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6006D" w14:textId="6042813C" w:rsidR="00FE3737" w:rsidRPr="000734FB" w:rsidRDefault="00FE3737" w:rsidP="000734FB">
    <w:pPr>
      <w:pStyle w:val="Sidefod"/>
    </w:pPr>
    <w:r>
      <w:rPr>
        <w:noProof/>
      </w:rPr>
      <mc:AlternateContent>
        <mc:Choice Requires="wps">
          <w:drawing>
            <wp:anchor distT="0" distB="0" distL="114300" distR="114300" simplePos="1" relativeHeight="251658244" behindDoc="0" locked="0" layoutInCell="0" allowOverlap="1" wp14:anchorId="7264C93D" wp14:editId="6FFF83BE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7" name="MSIPCM90b94ce8b575fe385ac21f52" descr="{&quot;HashCode&quot;:-660959978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272123" w14:textId="16ACD64D" w:rsidR="00FE3737" w:rsidRPr="00F10A51" w:rsidRDefault="00F10A51" w:rsidP="00F10A51">
                          <w:pPr>
                            <w:spacing w:before="0" w:after="0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10A51">
                            <w:rPr>
                              <w:rFonts w:cs="Calibri"/>
                              <w:color w:val="000000"/>
                              <w:sz w:val="20"/>
                            </w:rPr>
                            <w:t>Internal - KMD A/S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64C93D" id="_x0000_t202" coordsize="21600,21600" o:spt="202" path="m,l,21600r21600,l21600,xe">
              <v:stroke joinstyle="miter"/>
              <v:path gradientshapeok="t" o:connecttype="rect"/>
            </v:shapetype>
            <v:shape id="MSIPCM90b94ce8b575fe385ac21f52" o:spid="_x0000_s1026" type="#_x0000_t202" alt="{&quot;HashCode&quot;:-660959978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44272123" w14:textId="16ACD64D" w:rsidR="00FE3737" w:rsidRPr="00F10A51" w:rsidRDefault="00F10A51" w:rsidP="00F10A51">
                    <w:pPr>
                      <w:spacing w:before="0" w:after="0"/>
                      <w:rPr>
                        <w:rFonts w:cs="Calibri"/>
                        <w:color w:val="000000"/>
                        <w:sz w:val="20"/>
                      </w:rPr>
                    </w:pPr>
                    <w:r w:rsidRPr="00F10A51">
                      <w:rPr>
                        <w:rFonts w:cs="Calibri"/>
                        <w:color w:val="000000"/>
                        <w:sz w:val="20"/>
                      </w:rPr>
                      <w:t>Internal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4FF8811F" wp14:editId="3252F5CE">
          <wp:simplePos x="0" y="0"/>
          <wp:positionH relativeFrom="column">
            <wp:posOffset>5685155</wp:posOffset>
          </wp:positionH>
          <wp:positionV relativeFrom="paragraph">
            <wp:posOffset>-12700</wp:posOffset>
          </wp:positionV>
          <wp:extent cx="1295400" cy="476250"/>
          <wp:effectExtent l="0" t="0" r="0" b="0"/>
          <wp:wrapNone/>
          <wp:docPr id="1" name="Picture 1" descr="kmd_imi_cmyk, Word A4 fors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imi_cmyk, Word A4 forsi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30F9" w14:textId="6787C2A2" w:rsidR="00FE3737" w:rsidRDefault="00FE3737">
    <w:pPr>
      <w:pStyle w:val="Sidefod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5E42AD45" wp14:editId="600E9C9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8" name="MSIPCMb7834f96bc1b5f9133306052" descr="{&quot;HashCode&quot;:-660959978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253B58" w14:textId="612EDFB4" w:rsidR="00FE3737" w:rsidRPr="00F10A51" w:rsidRDefault="00F10A51" w:rsidP="00F10A51">
                          <w:pPr>
                            <w:spacing w:before="0" w:after="0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10A51">
                            <w:rPr>
                              <w:rFonts w:cs="Calibri"/>
                              <w:color w:val="000000"/>
                              <w:sz w:val="20"/>
                            </w:rPr>
                            <w:t>Internal - KMD A/S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2AD45" id="_x0000_t202" coordsize="21600,21600" o:spt="202" path="m,l,21600r21600,l21600,xe">
              <v:stroke joinstyle="miter"/>
              <v:path gradientshapeok="t" o:connecttype="rect"/>
            </v:shapetype>
            <v:shape id="MSIPCMb7834f96bc1b5f9133306052" o:spid="_x0000_s1027" type="#_x0000_t202" alt="{&quot;HashCode&quot;:-660959978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34253B58" w14:textId="612EDFB4" w:rsidR="00FE3737" w:rsidRPr="00F10A51" w:rsidRDefault="00F10A51" w:rsidP="00F10A51">
                    <w:pPr>
                      <w:spacing w:before="0" w:after="0"/>
                      <w:rPr>
                        <w:rFonts w:cs="Calibri"/>
                        <w:color w:val="000000"/>
                        <w:sz w:val="20"/>
                      </w:rPr>
                    </w:pPr>
                    <w:r w:rsidRPr="00F10A51">
                      <w:rPr>
                        <w:rFonts w:cs="Calibri"/>
                        <w:color w:val="000000"/>
                        <w:sz w:val="20"/>
                      </w:rPr>
                      <w:t>Internal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0B7E689E" wp14:editId="55DC8903">
          <wp:simplePos x="0" y="0"/>
          <wp:positionH relativeFrom="column">
            <wp:posOffset>5694680</wp:posOffset>
          </wp:positionH>
          <wp:positionV relativeFrom="paragraph">
            <wp:posOffset>-22225</wp:posOffset>
          </wp:positionV>
          <wp:extent cx="1295400" cy="476250"/>
          <wp:effectExtent l="0" t="0" r="0" b="0"/>
          <wp:wrapNone/>
          <wp:docPr id="2" name="Picture 2" descr="kmd_imi_cmyk, Word A4 fors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md_imi_cmyk, Word A4 forsi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44AE" w14:textId="448FB975" w:rsidR="00FE3737" w:rsidRDefault="00FE3737" w:rsidP="000734FB">
    <w:pPr>
      <w:pStyle w:val="Sidefod"/>
      <w:tabs>
        <w:tab w:val="clear" w:pos="9809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58CA8B34" wp14:editId="71CDF64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9" name="MSIPCM90eb40baae4e16daa74b507b" descr="{&quot;HashCode&quot;:-660959978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9C2F8C" w14:textId="1303B6D2" w:rsidR="00FE3737" w:rsidRPr="00F10A51" w:rsidRDefault="00F10A51" w:rsidP="00F10A51">
                          <w:pPr>
                            <w:spacing w:before="0" w:after="0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10A51">
                            <w:rPr>
                              <w:rFonts w:cs="Calibri"/>
                              <w:color w:val="000000"/>
                              <w:sz w:val="20"/>
                            </w:rPr>
                            <w:t>Internal - KMD A/S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A8B34" id="_x0000_t202" coordsize="21600,21600" o:spt="202" path="m,l,21600r21600,l21600,xe">
              <v:stroke joinstyle="miter"/>
              <v:path gradientshapeok="t" o:connecttype="rect"/>
            </v:shapetype>
            <v:shape id="MSIPCM90eb40baae4e16daa74b507b" o:spid="_x0000_s1028" type="#_x0000_t202" alt="{&quot;HashCode&quot;:-660959978,&quot;Height&quot;:842.0,&quot;Width&quot;:595.0,&quot;Placement&quot;:&quot;Footer&quot;,&quot;Index&quot;:&quot;Primary&quot;,&quot;Section&quot;:2,&quot;Top&quot;:0.0,&quot;Left&quot;:0.0}" style="position:absolute;margin-left:0;margin-top:806pt;width:595.35pt;height:21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" o:allowincell="f" filled="f" stroked="f" strokeweight=".5pt">
              <v:textbox inset="20pt,0,,0">
                <w:txbxContent>
                  <w:p w14:paraId="1F9C2F8C" w14:textId="1303B6D2" w:rsidR="00FE3737" w:rsidRPr="00F10A51" w:rsidRDefault="00F10A51" w:rsidP="00F10A51">
                    <w:pPr>
                      <w:spacing w:before="0" w:after="0"/>
                      <w:rPr>
                        <w:rFonts w:cs="Calibri"/>
                        <w:color w:val="000000"/>
                        <w:sz w:val="20"/>
                      </w:rPr>
                    </w:pPr>
                    <w:r w:rsidRPr="00F10A51">
                      <w:rPr>
                        <w:rFonts w:cs="Calibri"/>
                        <w:color w:val="000000"/>
                        <w:sz w:val="20"/>
                      </w:rPr>
                      <w:t>Internal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>©</w:t>
    </w:r>
    <w:r>
      <w:rPr>
        <w:sz w:val="24"/>
      </w:rPr>
      <w:t xml:space="preserve"> </w:t>
    </w:r>
    <w:r>
      <w:t xml:space="preserve">KMD. Alle rettigheder forbeholdes. Dette materiale er ophavsretligt beskyttet og må ikke kopieres i videre omfang end forudsat i ophavsretsloven. </w:t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57576" w14:textId="77777777" w:rsidR="00FE3737" w:rsidRDefault="00FE3737">
    <w:pPr>
      <w:pStyle w:val="Sidefod"/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47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1975" w14:textId="04DFBD0D" w:rsidR="00FE3737" w:rsidRDefault="00FE3737">
    <w:pPr>
      <w:pStyle w:val="Sidefod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5FD039E3" wp14:editId="27F4D2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0" name="MSIPCM5b49418cb3566dd5d5e09849" descr="{&quot;HashCode&quot;:-660959978,&quot;Height&quot;:842.0,&quot;Width&quot;:595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A45A25" w14:textId="4F5667B4" w:rsidR="00FE3737" w:rsidRPr="00F10A51" w:rsidRDefault="00F10A51" w:rsidP="00F10A51">
                          <w:pPr>
                            <w:spacing w:before="0" w:after="0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10A51">
                            <w:rPr>
                              <w:rFonts w:cs="Calibri"/>
                              <w:color w:val="000000"/>
                              <w:sz w:val="20"/>
                            </w:rPr>
                            <w:t>Internal - KMD A/S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039E3" id="_x0000_t202" coordsize="21600,21600" o:spt="202" path="m,l,21600r21600,l21600,xe">
              <v:stroke joinstyle="miter"/>
              <v:path gradientshapeok="t" o:connecttype="rect"/>
            </v:shapetype>
            <v:shape id="MSIPCM5b49418cb3566dd5d5e09849" o:spid="_x0000_s1029" type="#_x0000_t202" alt="{&quot;HashCode&quot;:-660959978,&quot;Height&quot;:842.0,&quot;Width&quot;:595.0,&quot;Placement&quot;:&quot;Footer&quot;,&quot;Index&quot;:&quot;Primary&quot;,&quot;Section&quot;:3,&quot;Top&quot;:0.0,&quot;Left&quot;:0.0}" style="position:absolute;margin-left:0;margin-top:806pt;width:595.35pt;height:21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" o:allowincell="f" filled="f" stroked="f" strokeweight=".5pt">
              <v:textbox inset="20pt,0,,0">
                <w:txbxContent>
                  <w:p w14:paraId="7AA45A25" w14:textId="4F5667B4" w:rsidR="00FE3737" w:rsidRPr="00F10A51" w:rsidRDefault="00F10A51" w:rsidP="00F10A51">
                    <w:pPr>
                      <w:spacing w:before="0" w:after="0"/>
                      <w:rPr>
                        <w:rFonts w:cs="Calibri"/>
                        <w:color w:val="000000"/>
                        <w:sz w:val="20"/>
                      </w:rPr>
                    </w:pPr>
                    <w:r w:rsidRPr="00F10A51">
                      <w:rPr>
                        <w:rFonts w:cs="Calibri"/>
                        <w:color w:val="000000"/>
                        <w:sz w:val="20"/>
                      </w:rPr>
                      <w:t>Internal - KMD A/S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E5385">
      <w:t>2</w:t>
    </w:r>
    <w:r w:rsidR="0026179C">
      <w:t>9</w:t>
    </w:r>
    <w:r w:rsidR="00AE5385">
      <w:t>-04-2022</w:t>
    </w:r>
    <w:r>
      <w:tab/>
      <w:t xml:space="preserve">Side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1187" w14:textId="77777777" w:rsidR="009F1834" w:rsidRDefault="009F1834">
      <w:r>
        <w:separator/>
      </w:r>
    </w:p>
  </w:footnote>
  <w:footnote w:type="continuationSeparator" w:id="0">
    <w:p w14:paraId="6A444367" w14:textId="77777777" w:rsidR="009F1834" w:rsidRDefault="009F1834">
      <w:r>
        <w:continuationSeparator/>
      </w:r>
    </w:p>
  </w:footnote>
  <w:footnote w:type="continuationNotice" w:id="1">
    <w:p w14:paraId="7DCC2166" w14:textId="77777777" w:rsidR="009F1834" w:rsidRDefault="009F183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845D" w14:textId="77777777" w:rsidR="00693CD8" w:rsidRDefault="00693CD8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F762" w14:textId="77777777" w:rsidR="00693CD8" w:rsidRDefault="00693CD8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A82F" w14:textId="77777777" w:rsidR="00FE3737" w:rsidRDefault="00FE3737" w:rsidP="001317CB">
    <w:pPr>
      <w:pStyle w:val="Sidehoved"/>
      <w:tabs>
        <w:tab w:val="left" w:pos="4455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FDD7" w14:textId="2B86DB18" w:rsidR="00FE3737" w:rsidRPr="00034D23" w:rsidRDefault="00430530" w:rsidP="00034D23">
    <w:pPr>
      <w:pStyle w:val="Sidehoved"/>
      <w:rPr>
        <w:lang w:val="da-DK"/>
      </w:rPr>
    </w:pPr>
    <w:r>
      <w:rPr>
        <w:lang w:val="da-DK"/>
      </w:rPr>
      <w:t>KMD Opus Posteringer UD</w:t>
    </w:r>
    <w:r w:rsidR="00FE3737" w:rsidRPr="00034D23">
      <w:rPr>
        <w:lang w:val="da-DK"/>
      </w:rPr>
      <w:t xml:space="preserve">   </w:t>
    </w:r>
  </w:p>
  <w:p w14:paraId="37E00091" w14:textId="21AD788C" w:rsidR="00FE3737" w:rsidRDefault="00FE3737">
    <w:pPr>
      <w:pStyle w:val="Sidehoved"/>
      <w:rPr>
        <w:lang w:val="da-DK"/>
      </w:rPr>
    </w:pPr>
    <w:r>
      <w:rPr>
        <w:lang w:val="da-DK"/>
      </w:rPr>
      <w:tab/>
    </w:r>
    <w:r>
      <w:fldChar w:fldCharType="begin"/>
    </w:r>
    <w:r>
      <w:rPr>
        <w:lang w:val="da-DK"/>
      </w:rPr>
      <w:instrText xml:space="preserve"> REF _Ref516387564  \* MERGEFORMAT </w:instrText>
    </w:r>
    <w:r>
      <w:fldChar w:fldCharType="separate"/>
    </w:r>
    <w:r w:rsidR="002824C2" w:rsidRPr="002824C2">
      <w:rPr>
        <w:lang w:val="da-DK"/>
      </w:rPr>
      <w:t>Indholdsfortegnelse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4F1" w14:textId="1100CC75" w:rsidR="00FE3737" w:rsidRPr="00075875" w:rsidRDefault="00075875" w:rsidP="00075875">
    <w:pPr>
      <w:pStyle w:val="Sidehoved"/>
      <w:rPr>
        <w:lang w:val="da-DK"/>
      </w:rPr>
    </w:pPr>
    <w:r>
      <w:rPr>
        <w:lang w:val="da-DK"/>
      </w:rPr>
      <w:t>KMD Opus Posteringer UD</w:t>
    </w:r>
    <w:r w:rsidRPr="00034D23">
      <w:rPr>
        <w:lang w:val="da-DK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3FC8396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D4A5A"/>
    <w:multiLevelType w:val="multilevel"/>
    <w:tmpl w:val="69822000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62121"/>
    <w:multiLevelType w:val="multilevel"/>
    <w:tmpl w:val="BA281AE0"/>
    <w:lvl w:ilvl="0">
      <w:start w:val="1"/>
      <w:numFmt w:val="decimal"/>
      <w:pStyle w:val="Talopstilling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483673"/>
    <w:multiLevelType w:val="hybridMultilevel"/>
    <w:tmpl w:val="F07C6C88"/>
    <w:lvl w:ilvl="0" w:tplc="431E3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790A9E"/>
    <w:multiLevelType w:val="hybridMultilevel"/>
    <w:tmpl w:val="8FBA732E"/>
    <w:lvl w:ilvl="0" w:tplc="0406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A35C5"/>
    <w:multiLevelType w:val="hybridMultilevel"/>
    <w:tmpl w:val="0CEE45E2"/>
    <w:lvl w:ilvl="0" w:tplc="E5CC814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D44470"/>
    <w:multiLevelType w:val="hybridMultilevel"/>
    <w:tmpl w:val="97CC0B40"/>
    <w:lvl w:ilvl="0" w:tplc="61F2DE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D7B7B"/>
    <w:multiLevelType w:val="hybridMultilevel"/>
    <w:tmpl w:val="64B4CEF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72C4"/>
    <w:multiLevelType w:val="hybridMultilevel"/>
    <w:tmpl w:val="44E69512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47598B"/>
    <w:multiLevelType w:val="hybridMultilevel"/>
    <w:tmpl w:val="DF405DE0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015CA"/>
    <w:multiLevelType w:val="hybridMultilevel"/>
    <w:tmpl w:val="3034B96C"/>
    <w:lvl w:ilvl="0" w:tplc="77F8DFDA">
      <w:start w:val="1"/>
      <w:numFmt w:val="bullet"/>
      <w:pStyle w:val="Punktopstilling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3663F"/>
    <w:multiLevelType w:val="hybridMultilevel"/>
    <w:tmpl w:val="B6B0FC5C"/>
    <w:lvl w:ilvl="0" w:tplc="BE9E3C4C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B34C4"/>
    <w:multiLevelType w:val="hybridMultilevel"/>
    <w:tmpl w:val="D91A7A2A"/>
    <w:lvl w:ilvl="0" w:tplc="040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5350E6"/>
    <w:multiLevelType w:val="hybridMultilevel"/>
    <w:tmpl w:val="DF7AF486"/>
    <w:lvl w:ilvl="0" w:tplc="79BC8922">
      <w:start w:val="1"/>
      <w:numFmt w:val="bullet"/>
      <w:pStyle w:val="Punktopstilling-under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75"/>
    <w:multiLevelType w:val="hybridMultilevel"/>
    <w:tmpl w:val="9550BE60"/>
    <w:lvl w:ilvl="0" w:tplc="4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C6073FE"/>
    <w:multiLevelType w:val="hybridMultilevel"/>
    <w:tmpl w:val="B1081CC2"/>
    <w:lvl w:ilvl="0" w:tplc="431E30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700C9"/>
    <w:multiLevelType w:val="hybridMultilevel"/>
    <w:tmpl w:val="542CB4C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60C97"/>
    <w:multiLevelType w:val="hybridMultilevel"/>
    <w:tmpl w:val="4BBA9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85EDE"/>
    <w:multiLevelType w:val="hybridMultilevel"/>
    <w:tmpl w:val="EFEE47F8"/>
    <w:lvl w:ilvl="0" w:tplc="CD6082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CB2446"/>
    <w:multiLevelType w:val="multilevel"/>
    <w:tmpl w:val="BF7A6096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0FF6CED"/>
    <w:multiLevelType w:val="multilevel"/>
    <w:tmpl w:val="7F7A036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560"/>
        </w:tabs>
        <w:ind w:left="2560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4831"/>
        </w:tabs>
        <w:ind w:left="4831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3423972"/>
    <w:multiLevelType w:val="hybridMultilevel"/>
    <w:tmpl w:val="13A03F74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70DE31D3"/>
    <w:multiLevelType w:val="hybridMultilevel"/>
    <w:tmpl w:val="4F3E8702"/>
    <w:lvl w:ilvl="0" w:tplc="4AAE6EE0">
      <w:start w:val="1"/>
      <w:numFmt w:val="lowerLetter"/>
      <w:pStyle w:val="Talopstilling-unde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3" w15:restartNumberingAfterBreak="0">
    <w:nsid w:val="7205773A"/>
    <w:multiLevelType w:val="hybridMultilevel"/>
    <w:tmpl w:val="42D685AC"/>
    <w:lvl w:ilvl="0" w:tplc="87D0984C">
      <w:start w:val="3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D1DE5"/>
    <w:multiLevelType w:val="hybridMultilevel"/>
    <w:tmpl w:val="54CC724E"/>
    <w:lvl w:ilvl="0" w:tplc="4EBC1650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2"/>
  </w:num>
  <w:num w:numId="5">
    <w:abstractNumId w:val="22"/>
  </w:num>
  <w:num w:numId="6">
    <w:abstractNumId w:val="9"/>
  </w:num>
  <w:num w:numId="7">
    <w:abstractNumId w:val="17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6"/>
  </w:num>
  <w:num w:numId="17">
    <w:abstractNumId w:val="7"/>
  </w:num>
  <w:num w:numId="18">
    <w:abstractNumId w:val="18"/>
  </w:num>
  <w:num w:numId="19">
    <w:abstractNumId w:val="8"/>
  </w:num>
  <w:num w:numId="20">
    <w:abstractNumId w:val="15"/>
  </w:num>
  <w:num w:numId="21">
    <w:abstractNumId w:val="12"/>
  </w:num>
  <w:num w:numId="22">
    <w:abstractNumId w:val="3"/>
  </w:num>
  <w:num w:numId="23">
    <w:abstractNumId w:val="5"/>
  </w:num>
  <w:num w:numId="24">
    <w:abstractNumId w:val="21"/>
  </w:num>
  <w:num w:numId="25">
    <w:abstractNumId w:val="4"/>
  </w:num>
  <w:num w:numId="26">
    <w:abstractNumId w:val="14"/>
  </w:num>
  <w:num w:numId="27">
    <w:abstractNumId w:val="1"/>
  </w:num>
  <w:num w:numId="28">
    <w:abstractNumId w:val="20"/>
    <w:lvlOverride w:ilvl="0">
      <w:startOverride w:val="49"/>
    </w:lvlOverride>
  </w:num>
  <w:num w:numId="29">
    <w:abstractNumId w:val="19"/>
  </w:num>
  <w:num w:numId="30">
    <w:abstractNumId w:val="24"/>
  </w:num>
  <w:num w:numId="31">
    <w:abstractNumId w:val="11"/>
  </w:num>
  <w:num w:numId="3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F4"/>
    <w:rsid w:val="00002426"/>
    <w:rsid w:val="0000613A"/>
    <w:rsid w:val="0000632D"/>
    <w:rsid w:val="00006835"/>
    <w:rsid w:val="00011FEE"/>
    <w:rsid w:val="00016F78"/>
    <w:rsid w:val="00022583"/>
    <w:rsid w:val="00023FAC"/>
    <w:rsid w:val="00024FD3"/>
    <w:rsid w:val="00025668"/>
    <w:rsid w:val="00026509"/>
    <w:rsid w:val="00027C38"/>
    <w:rsid w:val="0003041F"/>
    <w:rsid w:val="00031E09"/>
    <w:rsid w:val="000320C6"/>
    <w:rsid w:val="000325C0"/>
    <w:rsid w:val="0003383E"/>
    <w:rsid w:val="00034D23"/>
    <w:rsid w:val="00035CD4"/>
    <w:rsid w:val="00036B33"/>
    <w:rsid w:val="0003705D"/>
    <w:rsid w:val="00037728"/>
    <w:rsid w:val="00040C01"/>
    <w:rsid w:val="000411AF"/>
    <w:rsid w:val="000416DD"/>
    <w:rsid w:val="000420A8"/>
    <w:rsid w:val="000427FD"/>
    <w:rsid w:val="00042847"/>
    <w:rsid w:val="00042E17"/>
    <w:rsid w:val="00043B8B"/>
    <w:rsid w:val="00043BCA"/>
    <w:rsid w:val="0004517A"/>
    <w:rsid w:val="00045F74"/>
    <w:rsid w:val="00046B79"/>
    <w:rsid w:val="00052543"/>
    <w:rsid w:val="0005275B"/>
    <w:rsid w:val="00054CC5"/>
    <w:rsid w:val="00057A15"/>
    <w:rsid w:val="000604EA"/>
    <w:rsid w:val="00063AC2"/>
    <w:rsid w:val="00063DE7"/>
    <w:rsid w:val="00071E74"/>
    <w:rsid w:val="00072B5F"/>
    <w:rsid w:val="000734FB"/>
    <w:rsid w:val="00073E33"/>
    <w:rsid w:val="00074951"/>
    <w:rsid w:val="000751DF"/>
    <w:rsid w:val="00075849"/>
    <w:rsid w:val="00075875"/>
    <w:rsid w:val="000769FA"/>
    <w:rsid w:val="00077454"/>
    <w:rsid w:val="00080D2C"/>
    <w:rsid w:val="0008269B"/>
    <w:rsid w:val="00082705"/>
    <w:rsid w:val="00083035"/>
    <w:rsid w:val="000836CF"/>
    <w:rsid w:val="00083DE9"/>
    <w:rsid w:val="00085A09"/>
    <w:rsid w:val="00086AE1"/>
    <w:rsid w:val="000870A8"/>
    <w:rsid w:val="00087C45"/>
    <w:rsid w:val="00092AB4"/>
    <w:rsid w:val="00094153"/>
    <w:rsid w:val="00095250"/>
    <w:rsid w:val="000958E5"/>
    <w:rsid w:val="00095FC3"/>
    <w:rsid w:val="00096B13"/>
    <w:rsid w:val="000975D8"/>
    <w:rsid w:val="000A129B"/>
    <w:rsid w:val="000A2F7D"/>
    <w:rsid w:val="000A3213"/>
    <w:rsid w:val="000A33DF"/>
    <w:rsid w:val="000A54E8"/>
    <w:rsid w:val="000A5EEA"/>
    <w:rsid w:val="000A6A54"/>
    <w:rsid w:val="000B0EAC"/>
    <w:rsid w:val="000B3801"/>
    <w:rsid w:val="000B39C3"/>
    <w:rsid w:val="000B3E71"/>
    <w:rsid w:val="000B4BB2"/>
    <w:rsid w:val="000B5C04"/>
    <w:rsid w:val="000B6398"/>
    <w:rsid w:val="000B7943"/>
    <w:rsid w:val="000C0B66"/>
    <w:rsid w:val="000C1BD8"/>
    <w:rsid w:val="000C236B"/>
    <w:rsid w:val="000C3057"/>
    <w:rsid w:val="000C3DF9"/>
    <w:rsid w:val="000C42FD"/>
    <w:rsid w:val="000C49EE"/>
    <w:rsid w:val="000C70C6"/>
    <w:rsid w:val="000D153A"/>
    <w:rsid w:val="000D3789"/>
    <w:rsid w:val="000D39FE"/>
    <w:rsid w:val="000D46AB"/>
    <w:rsid w:val="000D4A30"/>
    <w:rsid w:val="000D4ADA"/>
    <w:rsid w:val="000D59BA"/>
    <w:rsid w:val="000D730F"/>
    <w:rsid w:val="000D79FB"/>
    <w:rsid w:val="000E53AC"/>
    <w:rsid w:val="000E5B59"/>
    <w:rsid w:val="000E6C82"/>
    <w:rsid w:val="000E7B73"/>
    <w:rsid w:val="000F0C84"/>
    <w:rsid w:val="000F0CFC"/>
    <w:rsid w:val="000F221E"/>
    <w:rsid w:val="000F3165"/>
    <w:rsid w:val="000F65EB"/>
    <w:rsid w:val="000F6618"/>
    <w:rsid w:val="0010188D"/>
    <w:rsid w:val="001025A2"/>
    <w:rsid w:val="00107AFC"/>
    <w:rsid w:val="00107C5C"/>
    <w:rsid w:val="0011060D"/>
    <w:rsid w:val="00110AD1"/>
    <w:rsid w:val="0011138D"/>
    <w:rsid w:val="00112980"/>
    <w:rsid w:val="0011343D"/>
    <w:rsid w:val="00114900"/>
    <w:rsid w:val="001166ED"/>
    <w:rsid w:val="001168F4"/>
    <w:rsid w:val="00121B7F"/>
    <w:rsid w:val="0012370D"/>
    <w:rsid w:val="00125741"/>
    <w:rsid w:val="00126380"/>
    <w:rsid w:val="0013059A"/>
    <w:rsid w:val="001316DE"/>
    <w:rsid w:val="001317CB"/>
    <w:rsid w:val="00131900"/>
    <w:rsid w:val="001328E2"/>
    <w:rsid w:val="001354E9"/>
    <w:rsid w:val="00135ADE"/>
    <w:rsid w:val="0013665C"/>
    <w:rsid w:val="0013729E"/>
    <w:rsid w:val="0014038C"/>
    <w:rsid w:val="00143D50"/>
    <w:rsid w:val="00144017"/>
    <w:rsid w:val="00146690"/>
    <w:rsid w:val="0014670F"/>
    <w:rsid w:val="00146733"/>
    <w:rsid w:val="00146E26"/>
    <w:rsid w:val="00147F12"/>
    <w:rsid w:val="001527F3"/>
    <w:rsid w:val="00152E94"/>
    <w:rsid w:val="00152F59"/>
    <w:rsid w:val="00154525"/>
    <w:rsid w:val="00154B1F"/>
    <w:rsid w:val="00160A60"/>
    <w:rsid w:val="0016369C"/>
    <w:rsid w:val="001642F9"/>
    <w:rsid w:val="00164E27"/>
    <w:rsid w:val="0016501F"/>
    <w:rsid w:val="001674A4"/>
    <w:rsid w:val="00173534"/>
    <w:rsid w:val="00175673"/>
    <w:rsid w:val="00175894"/>
    <w:rsid w:val="00176316"/>
    <w:rsid w:val="00177464"/>
    <w:rsid w:val="001809AB"/>
    <w:rsid w:val="00181532"/>
    <w:rsid w:val="0018232B"/>
    <w:rsid w:val="0018291F"/>
    <w:rsid w:val="00183F65"/>
    <w:rsid w:val="00185BF0"/>
    <w:rsid w:val="00186746"/>
    <w:rsid w:val="0018760E"/>
    <w:rsid w:val="001912F9"/>
    <w:rsid w:val="001922CD"/>
    <w:rsid w:val="00192BB6"/>
    <w:rsid w:val="00192FBA"/>
    <w:rsid w:val="001937ED"/>
    <w:rsid w:val="001938C8"/>
    <w:rsid w:val="00195161"/>
    <w:rsid w:val="001952CC"/>
    <w:rsid w:val="00197047"/>
    <w:rsid w:val="001A042D"/>
    <w:rsid w:val="001A237C"/>
    <w:rsid w:val="001A24C1"/>
    <w:rsid w:val="001A4FEF"/>
    <w:rsid w:val="001A65D0"/>
    <w:rsid w:val="001B010B"/>
    <w:rsid w:val="001B387A"/>
    <w:rsid w:val="001B42FD"/>
    <w:rsid w:val="001B48FB"/>
    <w:rsid w:val="001B537D"/>
    <w:rsid w:val="001B633E"/>
    <w:rsid w:val="001B73BB"/>
    <w:rsid w:val="001B7A98"/>
    <w:rsid w:val="001B7B67"/>
    <w:rsid w:val="001B7F05"/>
    <w:rsid w:val="001C03F3"/>
    <w:rsid w:val="001C253B"/>
    <w:rsid w:val="001C2D77"/>
    <w:rsid w:val="001C3167"/>
    <w:rsid w:val="001C3AB3"/>
    <w:rsid w:val="001C4766"/>
    <w:rsid w:val="001C4812"/>
    <w:rsid w:val="001C5283"/>
    <w:rsid w:val="001C5A66"/>
    <w:rsid w:val="001C66C0"/>
    <w:rsid w:val="001C79E9"/>
    <w:rsid w:val="001D095C"/>
    <w:rsid w:val="001D33D0"/>
    <w:rsid w:val="001D3EB0"/>
    <w:rsid w:val="001D7277"/>
    <w:rsid w:val="001D7A54"/>
    <w:rsid w:val="001E0457"/>
    <w:rsid w:val="001E1247"/>
    <w:rsid w:val="001E25A3"/>
    <w:rsid w:val="001E2C19"/>
    <w:rsid w:val="001E302F"/>
    <w:rsid w:val="001E36C5"/>
    <w:rsid w:val="001E6810"/>
    <w:rsid w:val="001F15BB"/>
    <w:rsid w:val="001F1A93"/>
    <w:rsid w:val="001F2232"/>
    <w:rsid w:val="001F432A"/>
    <w:rsid w:val="001F4344"/>
    <w:rsid w:val="001F4EC3"/>
    <w:rsid w:val="001F7131"/>
    <w:rsid w:val="001F759A"/>
    <w:rsid w:val="00202012"/>
    <w:rsid w:val="00202165"/>
    <w:rsid w:val="00203624"/>
    <w:rsid w:val="00207876"/>
    <w:rsid w:val="00207934"/>
    <w:rsid w:val="002079C4"/>
    <w:rsid w:val="002118D2"/>
    <w:rsid w:val="002119D6"/>
    <w:rsid w:val="00211ACA"/>
    <w:rsid w:val="0021201E"/>
    <w:rsid w:val="00213949"/>
    <w:rsid w:val="00214726"/>
    <w:rsid w:val="00215750"/>
    <w:rsid w:val="00215F85"/>
    <w:rsid w:val="00222D37"/>
    <w:rsid w:val="00224A0D"/>
    <w:rsid w:val="00227D81"/>
    <w:rsid w:val="00227DB0"/>
    <w:rsid w:val="002311FB"/>
    <w:rsid w:val="00232BEE"/>
    <w:rsid w:val="00233726"/>
    <w:rsid w:val="00235B28"/>
    <w:rsid w:val="002361A8"/>
    <w:rsid w:val="00236630"/>
    <w:rsid w:val="0023756B"/>
    <w:rsid w:val="00241FA3"/>
    <w:rsid w:val="002425F6"/>
    <w:rsid w:val="00244964"/>
    <w:rsid w:val="002449F7"/>
    <w:rsid w:val="00245470"/>
    <w:rsid w:val="0024619F"/>
    <w:rsid w:val="00246AD2"/>
    <w:rsid w:val="0025320F"/>
    <w:rsid w:val="00253681"/>
    <w:rsid w:val="00254037"/>
    <w:rsid w:val="0025751A"/>
    <w:rsid w:val="00261179"/>
    <w:rsid w:val="00261614"/>
    <w:rsid w:val="002616E1"/>
    <w:rsid w:val="0026179C"/>
    <w:rsid w:val="002618DE"/>
    <w:rsid w:val="00261EA9"/>
    <w:rsid w:val="0026258B"/>
    <w:rsid w:val="00262D57"/>
    <w:rsid w:val="00264A8E"/>
    <w:rsid w:val="002658BE"/>
    <w:rsid w:val="00265A99"/>
    <w:rsid w:val="00266149"/>
    <w:rsid w:val="00266D12"/>
    <w:rsid w:val="00266D14"/>
    <w:rsid w:val="00267957"/>
    <w:rsid w:val="0027168A"/>
    <w:rsid w:val="00271DBE"/>
    <w:rsid w:val="00272BFB"/>
    <w:rsid w:val="00273E39"/>
    <w:rsid w:val="00273E40"/>
    <w:rsid w:val="00276AE0"/>
    <w:rsid w:val="002776BC"/>
    <w:rsid w:val="002779F6"/>
    <w:rsid w:val="0028035B"/>
    <w:rsid w:val="00281323"/>
    <w:rsid w:val="002824C2"/>
    <w:rsid w:val="00282A06"/>
    <w:rsid w:val="002830E2"/>
    <w:rsid w:val="00283159"/>
    <w:rsid w:val="00283A09"/>
    <w:rsid w:val="00285E44"/>
    <w:rsid w:val="002869D3"/>
    <w:rsid w:val="002871F7"/>
    <w:rsid w:val="0028726A"/>
    <w:rsid w:val="002873EB"/>
    <w:rsid w:val="0028782A"/>
    <w:rsid w:val="00287EF2"/>
    <w:rsid w:val="00290CD4"/>
    <w:rsid w:val="002938D4"/>
    <w:rsid w:val="002954F8"/>
    <w:rsid w:val="002960F5"/>
    <w:rsid w:val="002A176E"/>
    <w:rsid w:val="002A1AA1"/>
    <w:rsid w:val="002A1FD1"/>
    <w:rsid w:val="002A29AD"/>
    <w:rsid w:val="002A34B0"/>
    <w:rsid w:val="002A3AED"/>
    <w:rsid w:val="002A3E81"/>
    <w:rsid w:val="002A4839"/>
    <w:rsid w:val="002A4C21"/>
    <w:rsid w:val="002A6624"/>
    <w:rsid w:val="002A6729"/>
    <w:rsid w:val="002A6BA1"/>
    <w:rsid w:val="002A70DE"/>
    <w:rsid w:val="002A714B"/>
    <w:rsid w:val="002B0749"/>
    <w:rsid w:val="002B106F"/>
    <w:rsid w:val="002B2004"/>
    <w:rsid w:val="002B2D22"/>
    <w:rsid w:val="002B42B5"/>
    <w:rsid w:val="002B51A3"/>
    <w:rsid w:val="002B6322"/>
    <w:rsid w:val="002B63E5"/>
    <w:rsid w:val="002B6462"/>
    <w:rsid w:val="002B6BAB"/>
    <w:rsid w:val="002B7224"/>
    <w:rsid w:val="002B78CE"/>
    <w:rsid w:val="002C0C9E"/>
    <w:rsid w:val="002C4F3D"/>
    <w:rsid w:val="002C7715"/>
    <w:rsid w:val="002D0154"/>
    <w:rsid w:val="002D1C35"/>
    <w:rsid w:val="002D1C87"/>
    <w:rsid w:val="002D226D"/>
    <w:rsid w:val="002D488A"/>
    <w:rsid w:val="002D7789"/>
    <w:rsid w:val="002E0655"/>
    <w:rsid w:val="002E1650"/>
    <w:rsid w:val="002E33CF"/>
    <w:rsid w:val="002E33F9"/>
    <w:rsid w:val="002E4972"/>
    <w:rsid w:val="002E5CF2"/>
    <w:rsid w:val="002E65AF"/>
    <w:rsid w:val="002E7486"/>
    <w:rsid w:val="002F0FEC"/>
    <w:rsid w:val="002F2CA8"/>
    <w:rsid w:val="002F2DD9"/>
    <w:rsid w:val="002F3917"/>
    <w:rsid w:val="002F3B4E"/>
    <w:rsid w:val="002F4844"/>
    <w:rsid w:val="002F5407"/>
    <w:rsid w:val="002F54D1"/>
    <w:rsid w:val="002F6F43"/>
    <w:rsid w:val="00300EF9"/>
    <w:rsid w:val="00301FAC"/>
    <w:rsid w:val="00302A95"/>
    <w:rsid w:val="003053B2"/>
    <w:rsid w:val="00306843"/>
    <w:rsid w:val="00306C95"/>
    <w:rsid w:val="00306E30"/>
    <w:rsid w:val="003073F7"/>
    <w:rsid w:val="0031284B"/>
    <w:rsid w:val="00313DA1"/>
    <w:rsid w:val="00315025"/>
    <w:rsid w:val="00315C74"/>
    <w:rsid w:val="00315DF0"/>
    <w:rsid w:val="003165C8"/>
    <w:rsid w:val="00317FDF"/>
    <w:rsid w:val="00320C15"/>
    <w:rsid w:val="00321A6C"/>
    <w:rsid w:val="003222C0"/>
    <w:rsid w:val="00322563"/>
    <w:rsid w:val="00322C5A"/>
    <w:rsid w:val="00324777"/>
    <w:rsid w:val="00324AD8"/>
    <w:rsid w:val="00324C6B"/>
    <w:rsid w:val="00325778"/>
    <w:rsid w:val="00326A5B"/>
    <w:rsid w:val="003270EA"/>
    <w:rsid w:val="0032740A"/>
    <w:rsid w:val="00327A0B"/>
    <w:rsid w:val="00327A1F"/>
    <w:rsid w:val="00331F2C"/>
    <w:rsid w:val="00331FE9"/>
    <w:rsid w:val="00334621"/>
    <w:rsid w:val="00335611"/>
    <w:rsid w:val="00335F45"/>
    <w:rsid w:val="003365AF"/>
    <w:rsid w:val="00336A29"/>
    <w:rsid w:val="003370C7"/>
    <w:rsid w:val="003409B3"/>
    <w:rsid w:val="00340F71"/>
    <w:rsid w:val="0034110D"/>
    <w:rsid w:val="003427AC"/>
    <w:rsid w:val="00343626"/>
    <w:rsid w:val="00344CF9"/>
    <w:rsid w:val="0034622E"/>
    <w:rsid w:val="00346A5A"/>
    <w:rsid w:val="00347648"/>
    <w:rsid w:val="00350E4D"/>
    <w:rsid w:val="0035315C"/>
    <w:rsid w:val="00354249"/>
    <w:rsid w:val="00354A04"/>
    <w:rsid w:val="003554E9"/>
    <w:rsid w:val="003573C9"/>
    <w:rsid w:val="00360A14"/>
    <w:rsid w:val="00361C58"/>
    <w:rsid w:val="00362003"/>
    <w:rsid w:val="003677DF"/>
    <w:rsid w:val="0037027A"/>
    <w:rsid w:val="00371C0C"/>
    <w:rsid w:val="00372C62"/>
    <w:rsid w:val="00373A1B"/>
    <w:rsid w:val="003762E5"/>
    <w:rsid w:val="00377E66"/>
    <w:rsid w:val="00380355"/>
    <w:rsid w:val="003805FA"/>
    <w:rsid w:val="003823DB"/>
    <w:rsid w:val="003835DF"/>
    <w:rsid w:val="00383B1C"/>
    <w:rsid w:val="003844D7"/>
    <w:rsid w:val="00385352"/>
    <w:rsid w:val="00386AC0"/>
    <w:rsid w:val="00387578"/>
    <w:rsid w:val="00391D9C"/>
    <w:rsid w:val="00392AC2"/>
    <w:rsid w:val="00393562"/>
    <w:rsid w:val="0039394C"/>
    <w:rsid w:val="00393A74"/>
    <w:rsid w:val="003955E5"/>
    <w:rsid w:val="00395DF3"/>
    <w:rsid w:val="003A089B"/>
    <w:rsid w:val="003A0CC9"/>
    <w:rsid w:val="003A208A"/>
    <w:rsid w:val="003A22D2"/>
    <w:rsid w:val="003A2E06"/>
    <w:rsid w:val="003A30D5"/>
    <w:rsid w:val="003A378F"/>
    <w:rsid w:val="003A4407"/>
    <w:rsid w:val="003A4AA1"/>
    <w:rsid w:val="003A4C9D"/>
    <w:rsid w:val="003A5257"/>
    <w:rsid w:val="003A7BC4"/>
    <w:rsid w:val="003B003E"/>
    <w:rsid w:val="003B07AA"/>
    <w:rsid w:val="003B0A6E"/>
    <w:rsid w:val="003B1DCD"/>
    <w:rsid w:val="003B283D"/>
    <w:rsid w:val="003B34C7"/>
    <w:rsid w:val="003B3CF5"/>
    <w:rsid w:val="003B3F99"/>
    <w:rsid w:val="003B4615"/>
    <w:rsid w:val="003B6009"/>
    <w:rsid w:val="003B6AC7"/>
    <w:rsid w:val="003B6F10"/>
    <w:rsid w:val="003C2099"/>
    <w:rsid w:val="003C2D5B"/>
    <w:rsid w:val="003C2F0C"/>
    <w:rsid w:val="003C341D"/>
    <w:rsid w:val="003C7B31"/>
    <w:rsid w:val="003C7CA5"/>
    <w:rsid w:val="003D0CC9"/>
    <w:rsid w:val="003D1716"/>
    <w:rsid w:val="003D255E"/>
    <w:rsid w:val="003D2AD6"/>
    <w:rsid w:val="003D4262"/>
    <w:rsid w:val="003D4699"/>
    <w:rsid w:val="003D53AB"/>
    <w:rsid w:val="003D597F"/>
    <w:rsid w:val="003D79DC"/>
    <w:rsid w:val="003E0242"/>
    <w:rsid w:val="003E0C37"/>
    <w:rsid w:val="003E0C81"/>
    <w:rsid w:val="003F134A"/>
    <w:rsid w:val="003F1A1B"/>
    <w:rsid w:val="003F27CC"/>
    <w:rsid w:val="003F3700"/>
    <w:rsid w:val="003F372F"/>
    <w:rsid w:val="003F3B4B"/>
    <w:rsid w:val="003F42E6"/>
    <w:rsid w:val="003F47A1"/>
    <w:rsid w:val="003F4F80"/>
    <w:rsid w:val="003F69FE"/>
    <w:rsid w:val="003F7D64"/>
    <w:rsid w:val="003F7D6F"/>
    <w:rsid w:val="00400687"/>
    <w:rsid w:val="004007B5"/>
    <w:rsid w:val="004010B4"/>
    <w:rsid w:val="00401A73"/>
    <w:rsid w:val="00403305"/>
    <w:rsid w:val="00410FC8"/>
    <w:rsid w:val="00411110"/>
    <w:rsid w:val="004159F3"/>
    <w:rsid w:val="00416D8E"/>
    <w:rsid w:val="00422244"/>
    <w:rsid w:val="0042282D"/>
    <w:rsid w:val="0042320F"/>
    <w:rsid w:val="0042329E"/>
    <w:rsid w:val="00423E89"/>
    <w:rsid w:val="0042707A"/>
    <w:rsid w:val="004276A0"/>
    <w:rsid w:val="00430530"/>
    <w:rsid w:val="00432AE6"/>
    <w:rsid w:val="00432BD5"/>
    <w:rsid w:val="00433B2A"/>
    <w:rsid w:val="00435FB5"/>
    <w:rsid w:val="00435FEF"/>
    <w:rsid w:val="00441188"/>
    <w:rsid w:val="00441485"/>
    <w:rsid w:val="00441813"/>
    <w:rsid w:val="00442E6A"/>
    <w:rsid w:val="0044392E"/>
    <w:rsid w:val="00444115"/>
    <w:rsid w:val="00444144"/>
    <w:rsid w:val="0044575B"/>
    <w:rsid w:val="0044586F"/>
    <w:rsid w:val="00445917"/>
    <w:rsid w:val="00445979"/>
    <w:rsid w:val="00445C61"/>
    <w:rsid w:val="00446B7E"/>
    <w:rsid w:val="004501C7"/>
    <w:rsid w:val="00452F5D"/>
    <w:rsid w:val="0045765F"/>
    <w:rsid w:val="004578B3"/>
    <w:rsid w:val="00461388"/>
    <w:rsid w:val="0046192C"/>
    <w:rsid w:val="00461D38"/>
    <w:rsid w:val="004623BB"/>
    <w:rsid w:val="004637C9"/>
    <w:rsid w:val="00464A4D"/>
    <w:rsid w:val="0046535F"/>
    <w:rsid w:val="00465803"/>
    <w:rsid w:val="004659DB"/>
    <w:rsid w:val="00467C36"/>
    <w:rsid w:val="00467E34"/>
    <w:rsid w:val="00471D27"/>
    <w:rsid w:val="00474096"/>
    <w:rsid w:val="004741A0"/>
    <w:rsid w:val="00474D9D"/>
    <w:rsid w:val="004802B5"/>
    <w:rsid w:val="0048108C"/>
    <w:rsid w:val="00481445"/>
    <w:rsid w:val="00481554"/>
    <w:rsid w:val="004818F7"/>
    <w:rsid w:val="00482FD8"/>
    <w:rsid w:val="0048370D"/>
    <w:rsid w:val="004845DC"/>
    <w:rsid w:val="00486B09"/>
    <w:rsid w:val="00494D37"/>
    <w:rsid w:val="004959A5"/>
    <w:rsid w:val="004962FB"/>
    <w:rsid w:val="004966A1"/>
    <w:rsid w:val="00496BAC"/>
    <w:rsid w:val="00497761"/>
    <w:rsid w:val="004A1265"/>
    <w:rsid w:val="004A1AAC"/>
    <w:rsid w:val="004A1C93"/>
    <w:rsid w:val="004A2CAA"/>
    <w:rsid w:val="004A31D8"/>
    <w:rsid w:val="004A38FC"/>
    <w:rsid w:val="004A3D8D"/>
    <w:rsid w:val="004A5192"/>
    <w:rsid w:val="004A6286"/>
    <w:rsid w:val="004A68D9"/>
    <w:rsid w:val="004B0873"/>
    <w:rsid w:val="004B31EB"/>
    <w:rsid w:val="004B389C"/>
    <w:rsid w:val="004B3ED6"/>
    <w:rsid w:val="004C09C5"/>
    <w:rsid w:val="004C1390"/>
    <w:rsid w:val="004C38A3"/>
    <w:rsid w:val="004C3B99"/>
    <w:rsid w:val="004C415C"/>
    <w:rsid w:val="004C540D"/>
    <w:rsid w:val="004C6CDF"/>
    <w:rsid w:val="004C77B1"/>
    <w:rsid w:val="004D1683"/>
    <w:rsid w:val="004D1997"/>
    <w:rsid w:val="004D32D3"/>
    <w:rsid w:val="004D4180"/>
    <w:rsid w:val="004D4B1F"/>
    <w:rsid w:val="004D50EF"/>
    <w:rsid w:val="004E06DB"/>
    <w:rsid w:val="004E1F5D"/>
    <w:rsid w:val="004E2B2E"/>
    <w:rsid w:val="004E4397"/>
    <w:rsid w:val="004E4BA8"/>
    <w:rsid w:val="004E5CEF"/>
    <w:rsid w:val="004E76C0"/>
    <w:rsid w:val="004F0151"/>
    <w:rsid w:val="004F057F"/>
    <w:rsid w:val="004F058D"/>
    <w:rsid w:val="004F1E12"/>
    <w:rsid w:val="004F3C0B"/>
    <w:rsid w:val="004F5036"/>
    <w:rsid w:val="004F780F"/>
    <w:rsid w:val="00500804"/>
    <w:rsid w:val="005013F4"/>
    <w:rsid w:val="005116A0"/>
    <w:rsid w:val="005118A1"/>
    <w:rsid w:val="00512134"/>
    <w:rsid w:val="005133B2"/>
    <w:rsid w:val="005135BE"/>
    <w:rsid w:val="00513E80"/>
    <w:rsid w:val="00514694"/>
    <w:rsid w:val="005148B5"/>
    <w:rsid w:val="00514F9D"/>
    <w:rsid w:val="00515420"/>
    <w:rsid w:val="00516037"/>
    <w:rsid w:val="00517980"/>
    <w:rsid w:val="00517A44"/>
    <w:rsid w:val="00520209"/>
    <w:rsid w:val="00523CA2"/>
    <w:rsid w:val="00524183"/>
    <w:rsid w:val="00525DC5"/>
    <w:rsid w:val="0052666F"/>
    <w:rsid w:val="00530BD4"/>
    <w:rsid w:val="00530F0C"/>
    <w:rsid w:val="00532BD9"/>
    <w:rsid w:val="00534523"/>
    <w:rsid w:val="00535121"/>
    <w:rsid w:val="005359D6"/>
    <w:rsid w:val="005364A0"/>
    <w:rsid w:val="00536B9F"/>
    <w:rsid w:val="00541055"/>
    <w:rsid w:val="00541312"/>
    <w:rsid w:val="005425C9"/>
    <w:rsid w:val="005447E5"/>
    <w:rsid w:val="00544854"/>
    <w:rsid w:val="00544F30"/>
    <w:rsid w:val="005459BA"/>
    <w:rsid w:val="00545C8C"/>
    <w:rsid w:val="0054688F"/>
    <w:rsid w:val="00547111"/>
    <w:rsid w:val="005474B7"/>
    <w:rsid w:val="00547732"/>
    <w:rsid w:val="00550DA6"/>
    <w:rsid w:val="00550E80"/>
    <w:rsid w:val="005512C6"/>
    <w:rsid w:val="005517FE"/>
    <w:rsid w:val="00551943"/>
    <w:rsid w:val="00552379"/>
    <w:rsid w:val="005526F4"/>
    <w:rsid w:val="00553770"/>
    <w:rsid w:val="005617FC"/>
    <w:rsid w:val="00561B51"/>
    <w:rsid w:val="005625AA"/>
    <w:rsid w:val="0056319A"/>
    <w:rsid w:val="00563F6E"/>
    <w:rsid w:val="005657E5"/>
    <w:rsid w:val="0056597D"/>
    <w:rsid w:val="00566A97"/>
    <w:rsid w:val="00572362"/>
    <w:rsid w:val="005730F6"/>
    <w:rsid w:val="00575036"/>
    <w:rsid w:val="00575328"/>
    <w:rsid w:val="00575803"/>
    <w:rsid w:val="00577864"/>
    <w:rsid w:val="00580522"/>
    <w:rsid w:val="0058200B"/>
    <w:rsid w:val="0058228E"/>
    <w:rsid w:val="00583817"/>
    <w:rsid w:val="00583A15"/>
    <w:rsid w:val="00584A1E"/>
    <w:rsid w:val="00584CE9"/>
    <w:rsid w:val="00585CF9"/>
    <w:rsid w:val="00586386"/>
    <w:rsid w:val="00586B62"/>
    <w:rsid w:val="005905B8"/>
    <w:rsid w:val="00591D08"/>
    <w:rsid w:val="00594CD9"/>
    <w:rsid w:val="00596B83"/>
    <w:rsid w:val="00597AD8"/>
    <w:rsid w:val="005A0D2D"/>
    <w:rsid w:val="005A1E73"/>
    <w:rsid w:val="005A2FD1"/>
    <w:rsid w:val="005A38C3"/>
    <w:rsid w:val="005A56BF"/>
    <w:rsid w:val="005B13A5"/>
    <w:rsid w:val="005B2573"/>
    <w:rsid w:val="005B267E"/>
    <w:rsid w:val="005B3862"/>
    <w:rsid w:val="005B38B2"/>
    <w:rsid w:val="005B4DF5"/>
    <w:rsid w:val="005B6109"/>
    <w:rsid w:val="005B6948"/>
    <w:rsid w:val="005B6DF1"/>
    <w:rsid w:val="005B7045"/>
    <w:rsid w:val="005B7E87"/>
    <w:rsid w:val="005C11E9"/>
    <w:rsid w:val="005C1FE6"/>
    <w:rsid w:val="005C3FB5"/>
    <w:rsid w:val="005C56B5"/>
    <w:rsid w:val="005C60E2"/>
    <w:rsid w:val="005C6857"/>
    <w:rsid w:val="005C7308"/>
    <w:rsid w:val="005D61A5"/>
    <w:rsid w:val="005D7441"/>
    <w:rsid w:val="005E0B73"/>
    <w:rsid w:val="005E32A2"/>
    <w:rsid w:val="005E53F9"/>
    <w:rsid w:val="005E5BF3"/>
    <w:rsid w:val="005E7F50"/>
    <w:rsid w:val="005F1A69"/>
    <w:rsid w:val="005F1DFA"/>
    <w:rsid w:val="005F3AB5"/>
    <w:rsid w:val="005F3DDD"/>
    <w:rsid w:val="005F4014"/>
    <w:rsid w:val="005F4C5D"/>
    <w:rsid w:val="005F4FDE"/>
    <w:rsid w:val="005F6868"/>
    <w:rsid w:val="005F7145"/>
    <w:rsid w:val="00600218"/>
    <w:rsid w:val="006032F7"/>
    <w:rsid w:val="006041C0"/>
    <w:rsid w:val="006050D7"/>
    <w:rsid w:val="00606603"/>
    <w:rsid w:val="00606AFA"/>
    <w:rsid w:val="0061170B"/>
    <w:rsid w:val="00611DE3"/>
    <w:rsid w:val="00611E1A"/>
    <w:rsid w:val="00612073"/>
    <w:rsid w:val="00613030"/>
    <w:rsid w:val="0061493F"/>
    <w:rsid w:val="006167E2"/>
    <w:rsid w:val="00616880"/>
    <w:rsid w:val="0061696E"/>
    <w:rsid w:val="00620231"/>
    <w:rsid w:val="00621893"/>
    <w:rsid w:val="00621ED2"/>
    <w:rsid w:val="00623607"/>
    <w:rsid w:val="00623BF8"/>
    <w:rsid w:val="006244BD"/>
    <w:rsid w:val="006249BC"/>
    <w:rsid w:val="00624CBC"/>
    <w:rsid w:val="006265DA"/>
    <w:rsid w:val="00626A37"/>
    <w:rsid w:val="00626F36"/>
    <w:rsid w:val="00627954"/>
    <w:rsid w:val="006319F1"/>
    <w:rsid w:val="00634E8B"/>
    <w:rsid w:val="00634EE0"/>
    <w:rsid w:val="00637133"/>
    <w:rsid w:val="00637815"/>
    <w:rsid w:val="00637CBB"/>
    <w:rsid w:val="00640788"/>
    <w:rsid w:val="0064154D"/>
    <w:rsid w:val="00642307"/>
    <w:rsid w:val="00642F81"/>
    <w:rsid w:val="00643B7A"/>
    <w:rsid w:val="0064563F"/>
    <w:rsid w:val="0064583F"/>
    <w:rsid w:val="0065114A"/>
    <w:rsid w:val="00651CB8"/>
    <w:rsid w:val="006528CF"/>
    <w:rsid w:val="006546B4"/>
    <w:rsid w:val="006547B1"/>
    <w:rsid w:val="0065579C"/>
    <w:rsid w:val="00656B7C"/>
    <w:rsid w:val="006570EC"/>
    <w:rsid w:val="0065780C"/>
    <w:rsid w:val="0066198F"/>
    <w:rsid w:val="006621FE"/>
    <w:rsid w:val="00662DC1"/>
    <w:rsid w:val="00663702"/>
    <w:rsid w:val="00663784"/>
    <w:rsid w:val="00663DC5"/>
    <w:rsid w:val="00663E48"/>
    <w:rsid w:val="0066402A"/>
    <w:rsid w:val="00664DE3"/>
    <w:rsid w:val="00665214"/>
    <w:rsid w:val="00666578"/>
    <w:rsid w:val="0066771B"/>
    <w:rsid w:val="00670A56"/>
    <w:rsid w:val="00670C69"/>
    <w:rsid w:val="00671A3F"/>
    <w:rsid w:val="0067322C"/>
    <w:rsid w:val="00673377"/>
    <w:rsid w:val="00675030"/>
    <w:rsid w:val="006753AE"/>
    <w:rsid w:val="00675F52"/>
    <w:rsid w:val="00684988"/>
    <w:rsid w:val="00685911"/>
    <w:rsid w:val="00687712"/>
    <w:rsid w:val="006878EA"/>
    <w:rsid w:val="00691493"/>
    <w:rsid w:val="00691B27"/>
    <w:rsid w:val="00693CD8"/>
    <w:rsid w:val="00695C5E"/>
    <w:rsid w:val="00697319"/>
    <w:rsid w:val="00697E52"/>
    <w:rsid w:val="006A06CE"/>
    <w:rsid w:val="006A0EC2"/>
    <w:rsid w:val="006A347F"/>
    <w:rsid w:val="006A3F29"/>
    <w:rsid w:val="006A4950"/>
    <w:rsid w:val="006A4E51"/>
    <w:rsid w:val="006A5DD9"/>
    <w:rsid w:val="006A600E"/>
    <w:rsid w:val="006B0127"/>
    <w:rsid w:val="006B23B8"/>
    <w:rsid w:val="006B4524"/>
    <w:rsid w:val="006B46B8"/>
    <w:rsid w:val="006B57EE"/>
    <w:rsid w:val="006B5903"/>
    <w:rsid w:val="006B77FA"/>
    <w:rsid w:val="006C13D5"/>
    <w:rsid w:val="006C2F4B"/>
    <w:rsid w:val="006C4C24"/>
    <w:rsid w:val="006C6850"/>
    <w:rsid w:val="006C7017"/>
    <w:rsid w:val="006C7BA0"/>
    <w:rsid w:val="006C7D89"/>
    <w:rsid w:val="006C7EC9"/>
    <w:rsid w:val="006D0BB6"/>
    <w:rsid w:val="006D0BDC"/>
    <w:rsid w:val="006D0F4E"/>
    <w:rsid w:val="006D1110"/>
    <w:rsid w:val="006D1718"/>
    <w:rsid w:val="006D1E4F"/>
    <w:rsid w:val="006D4989"/>
    <w:rsid w:val="006D4AB3"/>
    <w:rsid w:val="006D50D0"/>
    <w:rsid w:val="006D590B"/>
    <w:rsid w:val="006D64B7"/>
    <w:rsid w:val="006D655B"/>
    <w:rsid w:val="006D6957"/>
    <w:rsid w:val="006E06A6"/>
    <w:rsid w:val="006E093A"/>
    <w:rsid w:val="006E230A"/>
    <w:rsid w:val="006E30F3"/>
    <w:rsid w:val="006E31F8"/>
    <w:rsid w:val="006E4935"/>
    <w:rsid w:val="006E5160"/>
    <w:rsid w:val="006E7D8E"/>
    <w:rsid w:val="006F0656"/>
    <w:rsid w:val="006F1181"/>
    <w:rsid w:val="006F1550"/>
    <w:rsid w:val="006F2544"/>
    <w:rsid w:val="006F3916"/>
    <w:rsid w:val="006F4E2E"/>
    <w:rsid w:val="006F56E9"/>
    <w:rsid w:val="006F56FA"/>
    <w:rsid w:val="006F581D"/>
    <w:rsid w:val="006F68C2"/>
    <w:rsid w:val="006F6BFC"/>
    <w:rsid w:val="006F6D3F"/>
    <w:rsid w:val="006F6EA5"/>
    <w:rsid w:val="006F77F7"/>
    <w:rsid w:val="00700295"/>
    <w:rsid w:val="007003AF"/>
    <w:rsid w:val="007026E8"/>
    <w:rsid w:val="0070379C"/>
    <w:rsid w:val="007040D7"/>
    <w:rsid w:val="007045F4"/>
    <w:rsid w:val="0071183B"/>
    <w:rsid w:val="00711FB8"/>
    <w:rsid w:val="007121A2"/>
    <w:rsid w:val="007142AE"/>
    <w:rsid w:val="00714ECB"/>
    <w:rsid w:val="00714FBF"/>
    <w:rsid w:val="0071509F"/>
    <w:rsid w:val="007159F0"/>
    <w:rsid w:val="00715D1F"/>
    <w:rsid w:val="00716820"/>
    <w:rsid w:val="00717168"/>
    <w:rsid w:val="007171C7"/>
    <w:rsid w:val="00717550"/>
    <w:rsid w:val="00717774"/>
    <w:rsid w:val="00720571"/>
    <w:rsid w:val="0072201C"/>
    <w:rsid w:val="0072242C"/>
    <w:rsid w:val="00723995"/>
    <w:rsid w:val="00724B2F"/>
    <w:rsid w:val="007265DD"/>
    <w:rsid w:val="00727A6E"/>
    <w:rsid w:val="007303EF"/>
    <w:rsid w:val="00731867"/>
    <w:rsid w:val="00731AE2"/>
    <w:rsid w:val="0073226C"/>
    <w:rsid w:val="0073387B"/>
    <w:rsid w:val="007345AA"/>
    <w:rsid w:val="007347BA"/>
    <w:rsid w:val="0073616B"/>
    <w:rsid w:val="00737A96"/>
    <w:rsid w:val="007435E0"/>
    <w:rsid w:val="0074385C"/>
    <w:rsid w:val="00743973"/>
    <w:rsid w:val="00743D80"/>
    <w:rsid w:val="00743E0D"/>
    <w:rsid w:val="0074429B"/>
    <w:rsid w:val="007455A3"/>
    <w:rsid w:val="00745816"/>
    <w:rsid w:val="00745ED1"/>
    <w:rsid w:val="00750FB2"/>
    <w:rsid w:val="007547B7"/>
    <w:rsid w:val="00754FF2"/>
    <w:rsid w:val="00755C28"/>
    <w:rsid w:val="007566D4"/>
    <w:rsid w:val="00756743"/>
    <w:rsid w:val="0075681E"/>
    <w:rsid w:val="00757E9F"/>
    <w:rsid w:val="00760B2B"/>
    <w:rsid w:val="00760C00"/>
    <w:rsid w:val="00761D82"/>
    <w:rsid w:val="00762BDB"/>
    <w:rsid w:val="00762E09"/>
    <w:rsid w:val="007637AF"/>
    <w:rsid w:val="007637EF"/>
    <w:rsid w:val="0076492C"/>
    <w:rsid w:val="0076579D"/>
    <w:rsid w:val="00765857"/>
    <w:rsid w:val="00765917"/>
    <w:rsid w:val="00765BC8"/>
    <w:rsid w:val="00766867"/>
    <w:rsid w:val="007708CB"/>
    <w:rsid w:val="00770E44"/>
    <w:rsid w:val="00770EB3"/>
    <w:rsid w:val="007713D5"/>
    <w:rsid w:val="00773E8B"/>
    <w:rsid w:val="007756C8"/>
    <w:rsid w:val="00777847"/>
    <w:rsid w:val="00784E97"/>
    <w:rsid w:val="00785B8A"/>
    <w:rsid w:val="007873F4"/>
    <w:rsid w:val="00791072"/>
    <w:rsid w:val="00794BBB"/>
    <w:rsid w:val="00795478"/>
    <w:rsid w:val="00795CA2"/>
    <w:rsid w:val="00796B59"/>
    <w:rsid w:val="00797133"/>
    <w:rsid w:val="00797216"/>
    <w:rsid w:val="00797575"/>
    <w:rsid w:val="007A1647"/>
    <w:rsid w:val="007A16EB"/>
    <w:rsid w:val="007A1D14"/>
    <w:rsid w:val="007A29FF"/>
    <w:rsid w:val="007A2C33"/>
    <w:rsid w:val="007A30EF"/>
    <w:rsid w:val="007A334D"/>
    <w:rsid w:val="007A42F8"/>
    <w:rsid w:val="007B01A0"/>
    <w:rsid w:val="007B073F"/>
    <w:rsid w:val="007B0787"/>
    <w:rsid w:val="007B367E"/>
    <w:rsid w:val="007B54ED"/>
    <w:rsid w:val="007B5CE0"/>
    <w:rsid w:val="007B5F0F"/>
    <w:rsid w:val="007B693B"/>
    <w:rsid w:val="007B69D2"/>
    <w:rsid w:val="007B7D9B"/>
    <w:rsid w:val="007C0573"/>
    <w:rsid w:val="007C05E5"/>
    <w:rsid w:val="007C152E"/>
    <w:rsid w:val="007C3004"/>
    <w:rsid w:val="007C347B"/>
    <w:rsid w:val="007C7922"/>
    <w:rsid w:val="007C7E74"/>
    <w:rsid w:val="007D0534"/>
    <w:rsid w:val="007D2304"/>
    <w:rsid w:val="007D2C4F"/>
    <w:rsid w:val="007D3A76"/>
    <w:rsid w:val="007D3D47"/>
    <w:rsid w:val="007D5C27"/>
    <w:rsid w:val="007D76D6"/>
    <w:rsid w:val="007E1B07"/>
    <w:rsid w:val="007E2DB3"/>
    <w:rsid w:val="007E3D07"/>
    <w:rsid w:val="007E4294"/>
    <w:rsid w:val="007E5996"/>
    <w:rsid w:val="007E6612"/>
    <w:rsid w:val="007E6D46"/>
    <w:rsid w:val="007E7438"/>
    <w:rsid w:val="007E7860"/>
    <w:rsid w:val="007E7C70"/>
    <w:rsid w:val="007F026C"/>
    <w:rsid w:val="007F2189"/>
    <w:rsid w:val="007F3B8D"/>
    <w:rsid w:val="007F47AB"/>
    <w:rsid w:val="007F5D07"/>
    <w:rsid w:val="007F76CA"/>
    <w:rsid w:val="00800689"/>
    <w:rsid w:val="008023FC"/>
    <w:rsid w:val="00802D9C"/>
    <w:rsid w:val="00803382"/>
    <w:rsid w:val="00806D13"/>
    <w:rsid w:val="00806DA1"/>
    <w:rsid w:val="0081043D"/>
    <w:rsid w:val="00810945"/>
    <w:rsid w:val="00811BD2"/>
    <w:rsid w:val="00814EF3"/>
    <w:rsid w:val="00815F2A"/>
    <w:rsid w:val="008166DB"/>
    <w:rsid w:val="0082061F"/>
    <w:rsid w:val="00821B5D"/>
    <w:rsid w:val="008222E1"/>
    <w:rsid w:val="00822626"/>
    <w:rsid w:val="0082264F"/>
    <w:rsid w:val="00825434"/>
    <w:rsid w:val="00826374"/>
    <w:rsid w:val="00826EC9"/>
    <w:rsid w:val="008278B3"/>
    <w:rsid w:val="00827F47"/>
    <w:rsid w:val="0083016C"/>
    <w:rsid w:val="00830CA5"/>
    <w:rsid w:val="008337D4"/>
    <w:rsid w:val="00834030"/>
    <w:rsid w:val="00834E91"/>
    <w:rsid w:val="00835730"/>
    <w:rsid w:val="008357F2"/>
    <w:rsid w:val="00835ECF"/>
    <w:rsid w:val="00836702"/>
    <w:rsid w:val="008373EF"/>
    <w:rsid w:val="00840AC4"/>
    <w:rsid w:val="00841009"/>
    <w:rsid w:val="00842EF0"/>
    <w:rsid w:val="00843A5A"/>
    <w:rsid w:val="00843AF4"/>
    <w:rsid w:val="00845267"/>
    <w:rsid w:val="008456C6"/>
    <w:rsid w:val="00846461"/>
    <w:rsid w:val="008473F3"/>
    <w:rsid w:val="008517BB"/>
    <w:rsid w:val="00851C63"/>
    <w:rsid w:val="00853992"/>
    <w:rsid w:val="00854B91"/>
    <w:rsid w:val="00855AE9"/>
    <w:rsid w:val="0085724B"/>
    <w:rsid w:val="008601E0"/>
    <w:rsid w:val="0086062D"/>
    <w:rsid w:val="0086252D"/>
    <w:rsid w:val="00862E8C"/>
    <w:rsid w:val="008634B9"/>
    <w:rsid w:val="0086560D"/>
    <w:rsid w:val="0086599D"/>
    <w:rsid w:val="0086669C"/>
    <w:rsid w:val="008667C4"/>
    <w:rsid w:val="00866E9C"/>
    <w:rsid w:val="00867D77"/>
    <w:rsid w:val="00870DA5"/>
    <w:rsid w:val="008714DD"/>
    <w:rsid w:val="00871A95"/>
    <w:rsid w:val="00874BCA"/>
    <w:rsid w:val="00874E52"/>
    <w:rsid w:val="00875121"/>
    <w:rsid w:val="008758DD"/>
    <w:rsid w:val="008767EE"/>
    <w:rsid w:val="00877B4B"/>
    <w:rsid w:val="00880FEE"/>
    <w:rsid w:val="0088174E"/>
    <w:rsid w:val="0088233B"/>
    <w:rsid w:val="00882706"/>
    <w:rsid w:val="0088271D"/>
    <w:rsid w:val="00882E4B"/>
    <w:rsid w:val="008877F5"/>
    <w:rsid w:val="00890459"/>
    <w:rsid w:val="008904F9"/>
    <w:rsid w:val="00891CA0"/>
    <w:rsid w:val="00895968"/>
    <w:rsid w:val="00897095"/>
    <w:rsid w:val="008A1422"/>
    <w:rsid w:val="008A1B65"/>
    <w:rsid w:val="008A1BFE"/>
    <w:rsid w:val="008A2BD3"/>
    <w:rsid w:val="008A328B"/>
    <w:rsid w:val="008A3B93"/>
    <w:rsid w:val="008A4063"/>
    <w:rsid w:val="008B0942"/>
    <w:rsid w:val="008B0C20"/>
    <w:rsid w:val="008B0EF4"/>
    <w:rsid w:val="008B44E3"/>
    <w:rsid w:val="008B484E"/>
    <w:rsid w:val="008B4EA5"/>
    <w:rsid w:val="008B67F9"/>
    <w:rsid w:val="008B79F4"/>
    <w:rsid w:val="008C002A"/>
    <w:rsid w:val="008C1EA5"/>
    <w:rsid w:val="008C2893"/>
    <w:rsid w:val="008C38A5"/>
    <w:rsid w:val="008C4832"/>
    <w:rsid w:val="008C6485"/>
    <w:rsid w:val="008C6E3E"/>
    <w:rsid w:val="008C7994"/>
    <w:rsid w:val="008D0919"/>
    <w:rsid w:val="008D2FFA"/>
    <w:rsid w:val="008D5966"/>
    <w:rsid w:val="008D5C12"/>
    <w:rsid w:val="008D63C7"/>
    <w:rsid w:val="008D7775"/>
    <w:rsid w:val="008E063F"/>
    <w:rsid w:val="008E2455"/>
    <w:rsid w:val="008E2A2A"/>
    <w:rsid w:val="008E3C47"/>
    <w:rsid w:val="008E5BE4"/>
    <w:rsid w:val="008E60CD"/>
    <w:rsid w:val="008E60D0"/>
    <w:rsid w:val="008E6862"/>
    <w:rsid w:val="008E6A5F"/>
    <w:rsid w:val="008E7704"/>
    <w:rsid w:val="008E7E4B"/>
    <w:rsid w:val="008E7FF4"/>
    <w:rsid w:val="008F01F3"/>
    <w:rsid w:val="008F0FE1"/>
    <w:rsid w:val="008F1575"/>
    <w:rsid w:val="008F2007"/>
    <w:rsid w:val="008F2254"/>
    <w:rsid w:val="008F4877"/>
    <w:rsid w:val="008F6940"/>
    <w:rsid w:val="008F7A04"/>
    <w:rsid w:val="008F7C4E"/>
    <w:rsid w:val="008F7D37"/>
    <w:rsid w:val="008F7E13"/>
    <w:rsid w:val="00901C71"/>
    <w:rsid w:val="00907BB7"/>
    <w:rsid w:val="0091043E"/>
    <w:rsid w:val="0091170D"/>
    <w:rsid w:val="0091284F"/>
    <w:rsid w:val="009133D2"/>
    <w:rsid w:val="00916967"/>
    <w:rsid w:val="009170DE"/>
    <w:rsid w:val="0091760A"/>
    <w:rsid w:val="00917991"/>
    <w:rsid w:val="00917CDF"/>
    <w:rsid w:val="00917E14"/>
    <w:rsid w:val="00923539"/>
    <w:rsid w:val="00923AA0"/>
    <w:rsid w:val="00924221"/>
    <w:rsid w:val="00924C5B"/>
    <w:rsid w:val="00925FFC"/>
    <w:rsid w:val="00927218"/>
    <w:rsid w:val="00930D50"/>
    <w:rsid w:val="0093133C"/>
    <w:rsid w:val="0093255F"/>
    <w:rsid w:val="00933869"/>
    <w:rsid w:val="00933C56"/>
    <w:rsid w:val="00934A1B"/>
    <w:rsid w:val="00936189"/>
    <w:rsid w:val="00936414"/>
    <w:rsid w:val="0093684B"/>
    <w:rsid w:val="00937872"/>
    <w:rsid w:val="00940DE7"/>
    <w:rsid w:val="00940DF0"/>
    <w:rsid w:val="00942497"/>
    <w:rsid w:val="0094372B"/>
    <w:rsid w:val="00943D74"/>
    <w:rsid w:val="00944AEE"/>
    <w:rsid w:val="009459FC"/>
    <w:rsid w:val="00945F67"/>
    <w:rsid w:val="0094707E"/>
    <w:rsid w:val="00947817"/>
    <w:rsid w:val="00951600"/>
    <w:rsid w:val="0095266C"/>
    <w:rsid w:val="00952B35"/>
    <w:rsid w:val="00953B52"/>
    <w:rsid w:val="00953B61"/>
    <w:rsid w:val="009558D8"/>
    <w:rsid w:val="00955C55"/>
    <w:rsid w:val="009563D7"/>
    <w:rsid w:val="00960DC4"/>
    <w:rsid w:val="00960E85"/>
    <w:rsid w:val="009629A6"/>
    <w:rsid w:val="00963565"/>
    <w:rsid w:val="0096362A"/>
    <w:rsid w:val="0096391D"/>
    <w:rsid w:val="009641C7"/>
    <w:rsid w:val="00964D84"/>
    <w:rsid w:val="00965231"/>
    <w:rsid w:val="00965C08"/>
    <w:rsid w:val="00965CCB"/>
    <w:rsid w:val="00966800"/>
    <w:rsid w:val="00970EBE"/>
    <w:rsid w:val="0097182E"/>
    <w:rsid w:val="009718CD"/>
    <w:rsid w:val="00971955"/>
    <w:rsid w:val="009719B2"/>
    <w:rsid w:val="00971D54"/>
    <w:rsid w:val="00972BCB"/>
    <w:rsid w:val="00972BDB"/>
    <w:rsid w:val="0097346E"/>
    <w:rsid w:val="00973A12"/>
    <w:rsid w:val="00973B73"/>
    <w:rsid w:val="00974230"/>
    <w:rsid w:val="00980C6B"/>
    <w:rsid w:val="009821ED"/>
    <w:rsid w:val="00985A58"/>
    <w:rsid w:val="0099175C"/>
    <w:rsid w:val="009918BA"/>
    <w:rsid w:val="00992C07"/>
    <w:rsid w:val="00994C9A"/>
    <w:rsid w:val="00994F1D"/>
    <w:rsid w:val="0099545D"/>
    <w:rsid w:val="00995AC8"/>
    <w:rsid w:val="00995F22"/>
    <w:rsid w:val="0099653E"/>
    <w:rsid w:val="00996AAF"/>
    <w:rsid w:val="00996F14"/>
    <w:rsid w:val="00997473"/>
    <w:rsid w:val="009A1736"/>
    <w:rsid w:val="009A29A2"/>
    <w:rsid w:val="009A2A73"/>
    <w:rsid w:val="009A2B56"/>
    <w:rsid w:val="009A321D"/>
    <w:rsid w:val="009A4284"/>
    <w:rsid w:val="009A4511"/>
    <w:rsid w:val="009A4BAA"/>
    <w:rsid w:val="009A57E2"/>
    <w:rsid w:val="009A58E9"/>
    <w:rsid w:val="009A664C"/>
    <w:rsid w:val="009A78E3"/>
    <w:rsid w:val="009B0CD2"/>
    <w:rsid w:val="009B1717"/>
    <w:rsid w:val="009B2CDC"/>
    <w:rsid w:val="009B3CFA"/>
    <w:rsid w:val="009B5008"/>
    <w:rsid w:val="009B61C3"/>
    <w:rsid w:val="009B6C5F"/>
    <w:rsid w:val="009B6D9D"/>
    <w:rsid w:val="009B7183"/>
    <w:rsid w:val="009B7CA8"/>
    <w:rsid w:val="009C3221"/>
    <w:rsid w:val="009C3D23"/>
    <w:rsid w:val="009C40D6"/>
    <w:rsid w:val="009C42D3"/>
    <w:rsid w:val="009C58FC"/>
    <w:rsid w:val="009C6545"/>
    <w:rsid w:val="009D1DDF"/>
    <w:rsid w:val="009D35F6"/>
    <w:rsid w:val="009D4900"/>
    <w:rsid w:val="009D6E7D"/>
    <w:rsid w:val="009E0D8F"/>
    <w:rsid w:val="009E0ED7"/>
    <w:rsid w:val="009E1C44"/>
    <w:rsid w:val="009E3F2E"/>
    <w:rsid w:val="009E40B2"/>
    <w:rsid w:val="009E4163"/>
    <w:rsid w:val="009E57EE"/>
    <w:rsid w:val="009E5BE6"/>
    <w:rsid w:val="009E5E7A"/>
    <w:rsid w:val="009E627E"/>
    <w:rsid w:val="009E66A6"/>
    <w:rsid w:val="009E6BB0"/>
    <w:rsid w:val="009E6DC8"/>
    <w:rsid w:val="009E742E"/>
    <w:rsid w:val="009F047E"/>
    <w:rsid w:val="009F1834"/>
    <w:rsid w:val="009F25A2"/>
    <w:rsid w:val="009F25FF"/>
    <w:rsid w:val="009F35E5"/>
    <w:rsid w:val="009F441D"/>
    <w:rsid w:val="009F4D66"/>
    <w:rsid w:val="009F536D"/>
    <w:rsid w:val="009F53CE"/>
    <w:rsid w:val="009F64B0"/>
    <w:rsid w:val="009F6568"/>
    <w:rsid w:val="009F66E6"/>
    <w:rsid w:val="009F7F4F"/>
    <w:rsid w:val="00A009A6"/>
    <w:rsid w:val="00A025A8"/>
    <w:rsid w:val="00A03804"/>
    <w:rsid w:val="00A03C1C"/>
    <w:rsid w:val="00A03FC7"/>
    <w:rsid w:val="00A04C38"/>
    <w:rsid w:val="00A04CB7"/>
    <w:rsid w:val="00A05BCE"/>
    <w:rsid w:val="00A06144"/>
    <w:rsid w:val="00A077D4"/>
    <w:rsid w:val="00A11779"/>
    <w:rsid w:val="00A12138"/>
    <w:rsid w:val="00A1245E"/>
    <w:rsid w:val="00A12ADF"/>
    <w:rsid w:val="00A216BE"/>
    <w:rsid w:val="00A21B1F"/>
    <w:rsid w:val="00A22301"/>
    <w:rsid w:val="00A237FA"/>
    <w:rsid w:val="00A26EEB"/>
    <w:rsid w:val="00A270B1"/>
    <w:rsid w:val="00A2731D"/>
    <w:rsid w:val="00A27455"/>
    <w:rsid w:val="00A31027"/>
    <w:rsid w:val="00A3260F"/>
    <w:rsid w:val="00A3337E"/>
    <w:rsid w:val="00A343FC"/>
    <w:rsid w:val="00A34640"/>
    <w:rsid w:val="00A351EC"/>
    <w:rsid w:val="00A35C18"/>
    <w:rsid w:val="00A375D5"/>
    <w:rsid w:val="00A37754"/>
    <w:rsid w:val="00A37F19"/>
    <w:rsid w:val="00A37FD6"/>
    <w:rsid w:val="00A440D9"/>
    <w:rsid w:val="00A44629"/>
    <w:rsid w:val="00A456F8"/>
    <w:rsid w:val="00A5074E"/>
    <w:rsid w:val="00A5078E"/>
    <w:rsid w:val="00A50C95"/>
    <w:rsid w:val="00A511AC"/>
    <w:rsid w:val="00A51600"/>
    <w:rsid w:val="00A51996"/>
    <w:rsid w:val="00A54646"/>
    <w:rsid w:val="00A548AA"/>
    <w:rsid w:val="00A6012A"/>
    <w:rsid w:val="00A6044A"/>
    <w:rsid w:val="00A606E9"/>
    <w:rsid w:val="00A60B75"/>
    <w:rsid w:val="00A62466"/>
    <w:rsid w:val="00A700BB"/>
    <w:rsid w:val="00A71B73"/>
    <w:rsid w:val="00A71B7A"/>
    <w:rsid w:val="00A737AF"/>
    <w:rsid w:val="00A741DF"/>
    <w:rsid w:val="00A74ADA"/>
    <w:rsid w:val="00A75B30"/>
    <w:rsid w:val="00A77168"/>
    <w:rsid w:val="00A80C4D"/>
    <w:rsid w:val="00A80CAA"/>
    <w:rsid w:val="00A82B5D"/>
    <w:rsid w:val="00A82BA1"/>
    <w:rsid w:val="00A83D87"/>
    <w:rsid w:val="00A867F9"/>
    <w:rsid w:val="00A87851"/>
    <w:rsid w:val="00A90253"/>
    <w:rsid w:val="00A906AD"/>
    <w:rsid w:val="00A9170D"/>
    <w:rsid w:val="00A919D1"/>
    <w:rsid w:val="00A9247B"/>
    <w:rsid w:val="00A92C91"/>
    <w:rsid w:val="00A9310D"/>
    <w:rsid w:val="00A933F8"/>
    <w:rsid w:val="00A93B40"/>
    <w:rsid w:val="00A93FE2"/>
    <w:rsid w:val="00A946D5"/>
    <w:rsid w:val="00A95622"/>
    <w:rsid w:val="00A95D25"/>
    <w:rsid w:val="00A96082"/>
    <w:rsid w:val="00A960B7"/>
    <w:rsid w:val="00A96237"/>
    <w:rsid w:val="00A9786E"/>
    <w:rsid w:val="00AA071F"/>
    <w:rsid w:val="00AA27FD"/>
    <w:rsid w:val="00AA316B"/>
    <w:rsid w:val="00AA35C4"/>
    <w:rsid w:val="00AA3E03"/>
    <w:rsid w:val="00AA4015"/>
    <w:rsid w:val="00AA5321"/>
    <w:rsid w:val="00AA5C33"/>
    <w:rsid w:val="00AA7256"/>
    <w:rsid w:val="00AB2969"/>
    <w:rsid w:val="00AB38A6"/>
    <w:rsid w:val="00AB4028"/>
    <w:rsid w:val="00AB409B"/>
    <w:rsid w:val="00AB502F"/>
    <w:rsid w:val="00AB56D0"/>
    <w:rsid w:val="00AB5A92"/>
    <w:rsid w:val="00AB5F34"/>
    <w:rsid w:val="00AB68D2"/>
    <w:rsid w:val="00AC35E5"/>
    <w:rsid w:val="00AC4B03"/>
    <w:rsid w:val="00AC4FD6"/>
    <w:rsid w:val="00AC7AB9"/>
    <w:rsid w:val="00AD100E"/>
    <w:rsid w:val="00AD1109"/>
    <w:rsid w:val="00AD14CD"/>
    <w:rsid w:val="00AD1A68"/>
    <w:rsid w:val="00AD357C"/>
    <w:rsid w:val="00AD46EE"/>
    <w:rsid w:val="00AD62DD"/>
    <w:rsid w:val="00AD639D"/>
    <w:rsid w:val="00AD726E"/>
    <w:rsid w:val="00AE11A5"/>
    <w:rsid w:val="00AE4632"/>
    <w:rsid w:val="00AE4B9A"/>
    <w:rsid w:val="00AE5385"/>
    <w:rsid w:val="00AE5A3D"/>
    <w:rsid w:val="00AE66BE"/>
    <w:rsid w:val="00AE77EE"/>
    <w:rsid w:val="00AF17B2"/>
    <w:rsid w:val="00AF1864"/>
    <w:rsid w:val="00AF1982"/>
    <w:rsid w:val="00AF2617"/>
    <w:rsid w:val="00AF2C97"/>
    <w:rsid w:val="00AF3CFA"/>
    <w:rsid w:val="00AF5272"/>
    <w:rsid w:val="00AF7D61"/>
    <w:rsid w:val="00B00067"/>
    <w:rsid w:val="00B0176D"/>
    <w:rsid w:val="00B01AB6"/>
    <w:rsid w:val="00B026CA"/>
    <w:rsid w:val="00B04C4E"/>
    <w:rsid w:val="00B05447"/>
    <w:rsid w:val="00B05EE2"/>
    <w:rsid w:val="00B1035C"/>
    <w:rsid w:val="00B11448"/>
    <w:rsid w:val="00B11491"/>
    <w:rsid w:val="00B11F4A"/>
    <w:rsid w:val="00B12C8A"/>
    <w:rsid w:val="00B16A3E"/>
    <w:rsid w:val="00B21779"/>
    <w:rsid w:val="00B22339"/>
    <w:rsid w:val="00B22D76"/>
    <w:rsid w:val="00B2323E"/>
    <w:rsid w:val="00B23619"/>
    <w:rsid w:val="00B244DF"/>
    <w:rsid w:val="00B32ED9"/>
    <w:rsid w:val="00B35AD8"/>
    <w:rsid w:val="00B35F40"/>
    <w:rsid w:val="00B37D9D"/>
    <w:rsid w:val="00B4116D"/>
    <w:rsid w:val="00B413F4"/>
    <w:rsid w:val="00B41B50"/>
    <w:rsid w:val="00B42268"/>
    <w:rsid w:val="00B42600"/>
    <w:rsid w:val="00B437F5"/>
    <w:rsid w:val="00B439F9"/>
    <w:rsid w:val="00B44F7A"/>
    <w:rsid w:val="00B452CD"/>
    <w:rsid w:val="00B46521"/>
    <w:rsid w:val="00B465CD"/>
    <w:rsid w:val="00B4717A"/>
    <w:rsid w:val="00B47E9F"/>
    <w:rsid w:val="00B50940"/>
    <w:rsid w:val="00B51E38"/>
    <w:rsid w:val="00B53E37"/>
    <w:rsid w:val="00B546B8"/>
    <w:rsid w:val="00B54B9B"/>
    <w:rsid w:val="00B5516C"/>
    <w:rsid w:val="00B628C7"/>
    <w:rsid w:val="00B63094"/>
    <w:rsid w:val="00B63270"/>
    <w:rsid w:val="00B632DB"/>
    <w:rsid w:val="00B65A8A"/>
    <w:rsid w:val="00B65ADE"/>
    <w:rsid w:val="00B676E5"/>
    <w:rsid w:val="00B67E59"/>
    <w:rsid w:val="00B734E7"/>
    <w:rsid w:val="00B74B1F"/>
    <w:rsid w:val="00B74C27"/>
    <w:rsid w:val="00B75E5D"/>
    <w:rsid w:val="00B762F5"/>
    <w:rsid w:val="00B76A9B"/>
    <w:rsid w:val="00B8172C"/>
    <w:rsid w:val="00B82FEA"/>
    <w:rsid w:val="00B848B7"/>
    <w:rsid w:val="00B8563E"/>
    <w:rsid w:val="00B8576F"/>
    <w:rsid w:val="00B85ADF"/>
    <w:rsid w:val="00B868C2"/>
    <w:rsid w:val="00B87B16"/>
    <w:rsid w:val="00B87C52"/>
    <w:rsid w:val="00B90731"/>
    <w:rsid w:val="00B907FC"/>
    <w:rsid w:val="00B91CA9"/>
    <w:rsid w:val="00B94667"/>
    <w:rsid w:val="00B95A23"/>
    <w:rsid w:val="00B95D89"/>
    <w:rsid w:val="00B96212"/>
    <w:rsid w:val="00B97797"/>
    <w:rsid w:val="00BA1149"/>
    <w:rsid w:val="00BA1B9B"/>
    <w:rsid w:val="00BA2071"/>
    <w:rsid w:val="00BA256A"/>
    <w:rsid w:val="00BA3FCE"/>
    <w:rsid w:val="00BA4841"/>
    <w:rsid w:val="00BA4D85"/>
    <w:rsid w:val="00BA50BF"/>
    <w:rsid w:val="00BA5728"/>
    <w:rsid w:val="00BA5C7C"/>
    <w:rsid w:val="00BA75E0"/>
    <w:rsid w:val="00BB0BC6"/>
    <w:rsid w:val="00BB11C9"/>
    <w:rsid w:val="00BB12B1"/>
    <w:rsid w:val="00BB169F"/>
    <w:rsid w:val="00BB2C9B"/>
    <w:rsid w:val="00BB3A13"/>
    <w:rsid w:val="00BB54E0"/>
    <w:rsid w:val="00BB5745"/>
    <w:rsid w:val="00BB601D"/>
    <w:rsid w:val="00BB69C3"/>
    <w:rsid w:val="00BC01AD"/>
    <w:rsid w:val="00BC0FB4"/>
    <w:rsid w:val="00BC1208"/>
    <w:rsid w:val="00BC1361"/>
    <w:rsid w:val="00BC4DB6"/>
    <w:rsid w:val="00BC5394"/>
    <w:rsid w:val="00BC5ABD"/>
    <w:rsid w:val="00BC63B1"/>
    <w:rsid w:val="00BC6D97"/>
    <w:rsid w:val="00BC710B"/>
    <w:rsid w:val="00BD0A1B"/>
    <w:rsid w:val="00BD0A34"/>
    <w:rsid w:val="00BD0E25"/>
    <w:rsid w:val="00BD0E51"/>
    <w:rsid w:val="00BD1707"/>
    <w:rsid w:val="00BD1BB7"/>
    <w:rsid w:val="00BD3043"/>
    <w:rsid w:val="00BD3EF8"/>
    <w:rsid w:val="00BD568E"/>
    <w:rsid w:val="00BD7C12"/>
    <w:rsid w:val="00BE02BE"/>
    <w:rsid w:val="00BE0841"/>
    <w:rsid w:val="00BE08B7"/>
    <w:rsid w:val="00BE0F94"/>
    <w:rsid w:val="00BE1F56"/>
    <w:rsid w:val="00BE2C94"/>
    <w:rsid w:val="00BE3304"/>
    <w:rsid w:val="00BE3D36"/>
    <w:rsid w:val="00BE41C1"/>
    <w:rsid w:val="00BE5323"/>
    <w:rsid w:val="00BE639A"/>
    <w:rsid w:val="00BE7481"/>
    <w:rsid w:val="00BE7C18"/>
    <w:rsid w:val="00BE7EE1"/>
    <w:rsid w:val="00BF0101"/>
    <w:rsid w:val="00BF0A7C"/>
    <w:rsid w:val="00BF110C"/>
    <w:rsid w:val="00BF2E28"/>
    <w:rsid w:val="00BF327A"/>
    <w:rsid w:val="00BF32C6"/>
    <w:rsid w:val="00BF7891"/>
    <w:rsid w:val="00BF7FFD"/>
    <w:rsid w:val="00C0177F"/>
    <w:rsid w:val="00C01C63"/>
    <w:rsid w:val="00C05855"/>
    <w:rsid w:val="00C061FE"/>
    <w:rsid w:val="00C07F0D"/>
    <w:rsid w:val="00C11156"/>
    <w:rsid w:val="00C11E39"/>
    <w:rsid w:val="00C1264B"/>
    <w:rsid w:val="00C13273"/>
    <w:rsid w:val="00C14BBC"/>
    <w:rsid w:val="00C171C2"/>
    <w:rsid w:val="00C171DC"/>
    <w:rsid w:val="00C17C61"/>
    <w:rsid w:val="00C21802"/>
    <w:rsid w:val="00C23318"/>
    <w:rsid w:val="00C234E4"/>
    <w:rsid w:val="00C238F8"/>
    <w:rsid w:val="00C24BFF"/>
    <w:rsid w:val="00C252C3"/>
    <w:rsid w:val="00C25627"/>
    <w:rsid w:val="00C26888"/>
    <w:rsid w:val="00C26CA5"/>
    <w:rsid w:val="00C27E0E"/>
    <w:rsid w:val="00C304DA"/>
    <w:rsid w:val="00C316F7"/>
    <w:rsid w:val="00C31754"/>
    <w:rsid w:val="00C31A3E"/>
    <w:rsid w:val="00C3232F"/>
    <w:rsid w:val="00C32431"/>
    <w:rsid w:val="00C337E1"/>
    <w:rsid w:val="00C337EC"/>
    <w:rsid w:val="00C33CCD"/>
    <w:rsid w:val="00C34609"/>
    <w:rsid w:val="00C34F79"/>
    <w:rsid w:val="00C3547C"/>
    <w:rsid w:val="00C35CA8"/>
    <w:rsid w:val="00C36DB7"/>
    <w:rsid w:val="00C4048F"/>
    <w:rsid w:val="00C40D9D"/>
    <w:rsid w:val="00C420A4"/>
    <w:rsid w:val="00C4470F"/>
    <w:rsid w:val="00C44DEC"/>
    <w:rsid w:val="00C452B6"/>
    <w:rsid w:val="00C45775"/>
    <w:rsid w:val="00C459C8"/>
    <w:rsid w:val="00C4613F"/>
    <w:rsid w:val="00C46BA7"/>
    <w:rsid w:val="00C51E3F"/>
    <w:rsid w:val="00C5205F"/>
    <w:rsid w:val="00C537B1"/>
    <w:rsid w:val="00C541B6"/>
    <w:rsid w:val="00C54CF4"/>
    <w:rsid w:val="00C5604F"/>
    <w:rsid w:val="00C56078"/>
    <w:rsid w:val="00C561F9"/>
    <w:rsid w:val="00C562B1"/>
    <w:rsid w:val="00C57779"/>
    <w:rsid w:val="00C61151"/>
    <w:rsid w:val="00C64949"/>
    <w:rsid w:val="00C64B56"/>
    <w:rsid w:val="00C64D74"/>
    <w:rsid w:val="00C66032"/>
    <w:rsid w:val="00C6639A"/>
    <w:rsid w:val="00C665A5"/>
    <w:rsid w:val="00C669A7"/>
    <w:rsid w:val="00C66AF4"/>
    <w:rsid w:val="00C67BD9"/>
    <w:rsid w:val="00C7156C"/>
    <w:rsid w:val="00C719AA"/>
    <w:rsid w:val="00C745E7"/>
    <w:rsid w:val="00C77D1A"/>
    <w:rsid w:val="00C80D9C"/>
    <w:rsid w:val="00C81FBC"/>
    <w:rsid w:val="00C82421"/>
    <w:rsid w:val="00C87857"/>
    <w:rsid w:val="00C90D85"/>
    <w:rsid w:val="00C93714"/>
    <w:rsid w:val="00C9467B"/>
    <w:rsid w:val="00CA061F"/>
    <w:rsid w:val="00CA16E3"/>
    <w:rsid w:val="00CA3A74"/>
    <w:rsid w:val="00CA3BB3"/>
    <w:rsid w:val="00CA4228"/>
    <w:rsid w:val="00CA4536"/>
    <w:rsid w:val="00CA4AEE"/>
    <w:rsid w:val="00CA4C79"/>
    <w:rsid w:val="00CA6759"/>
    <w:rsid w:val="00CB1515"/>
    <w:rsid w:val="00CB1C2D"/>
    <w:rsid w:val="00CB1E0E"/>
    <w:rsid w:val="00CB21FD"/>
    <w:rsid w:val="00CB245E"/>
    <w:rsid w:val="00CB28D4"/>
    <w:rsid w:val="00CB4909"/>
    <w:rsid w:val="00CB4E96"/>
    <w:rsid w:val="00CB58BF"/>
    <w:rsid w:val="00CB59A4"/>
    <w:rsid w:val="00CB7280"/>
    <w:rsid w:val="00CB7A78"/>
    <w:rsid w:val="00CC0510"/>
    <w:rsid w:val="00CC0D07"/>
    <w:rsid w:val="00CC17F4"/>
    <w:rsid w:val="00CC2362"/>
    <w:rsid w:val="00CC2721"/>
    <w:rsid w:val="00CC377D"/>
    <w:rsid w:val="00CC430A"/>
    <w:rsid w:val="00CC5A58"/>
    <w:rsid w:val="00CC60F3"/>
    <w:rsid w:val="00CC6EA5"/>
    <w:rsid w:val="00CD06D8"/>
    <w:rsid w:val="00CD30E2"/>
    <w:rsid w:val="00CD469F"/>
    <w:rsid w:val="00CD5D9B"/>
    <w:rsid w:val="00CD6236"/>
    <w:rsid w:val="00CD671D"/>
    <w:rsid w:val="00CD760C"/>
    <w:rsid w:val="00CD780C"/>
    <w:rsid w:val="00CD7F45"/>
    <w:rsid w:val="00CE04D0"/>
    <w:rsid w:val="00CE0C06"/>
    <w:rsid w:val="00CE10DD"/>
    <w:rsid w:val="00CE127E"/>
    <w:rsid w:val="00CE46DB"/>
    <w:rsid w:val="00CE57B0"/>
    <w:rsid w:val="00CE74BC"/>
    <w:rsid w:val="00CF06D9"/>
    <w:rsid w:val="00CF152C"/>
    <w:rsid w:val="00CF228E"/>
    <w:rsid w:val="00D0059D"/>
    <w:rsid w:val="00D01437"/>
    <w:rsid w:val="00D03B9A"/>
    <w:rsid w:val="00D047B9"/>
    <w:rsid w:val="00D0484B"/>
    <w:rsid w:val="00D0780A"/>
    <w:rsid w:val="00D0784B"/>
    <w:rsid w:val="00D11353"/>
    <w:rsid w:val="00D11E19"/>
    <w:rsid w:val="00D12955"/>
    <w:rsid w:val="00D13134"/>
    <w:rsid w:val="00D14389"/>
    <w:rsid w:val="00D147B5"/>
    <w:rsid w:val="00D15732"/>
    <w:rsid w:val="00D17B9B"/>
    <w:rsid w:val="00D2120D"/>
    <w:rsid w:val="00D22C0F"/>
    <w:rsid w:val="00D266C3"/>
    <w:rsid w:val="00D27559"/>
    <w:rsid w:val="00D27781"/>
    <w:rsid w:val="00D30289"/>
    <w:rsid w:val="00D322E2"/>
    <w:rsid w:val="00D338BF"/>
    <w:rsid w:val="00D349D9"/>
    <w:rsid w:val="00D35AD9"/>
    <w:rsid w:val="00D35B72"/>
    <w:rsid w:val="00D35FD0"/>
    <w:rsid w:val="00D37313"/>
    <w:rsid w:val="00D37C64"/>
    <w:rsid w:val="00D4091D"/>
    <w:rsid w:val="00D40B98"/>
    <w:rsid w:val="00D41D18"/>
    <w:rsid w:val="00D42144"/>
    <w:rsid w:val="00D42F89"/>
    <w:rsid w:val="00D444CD"/>
    <w:rsid w:val="00D45B49"/>
    <w:rsid w:val="00D4603D"/>
    <w:rsid w:val="00D46E68"/>
    <w:rsid w:val="00D47595"/>
    <w:rsid w:val="00D47F47"/>
    <w:rsid w:val="00D506C2"/>
    <w:rsid w:val="00D5080B"/>
    <w:rsid w:val="00D50B78"/>
    <w:rsid w:val="00D511A1"/>
    <w:rsid w:val="00D51507"/>
    <w:rsid w:val="00D534E3"/>
    <w:rsid w:val="00D5359A"/>
    <w:rsid w:val="00D535CA"/>
    <w:rsid w:val="00D548AD"/>
    <w:rsid w:val="00D549CC"/>
    <w:rsid w:val="00D564AA"/>
    <w:rsid w:val="00D579FC"/>
    <w:rsid w:val="00D619C5"/>
    <w:rsid w:val="00D641BD"/>
    <w:rsid w:val="00D64DEC"/>
    <w:rsid w:val="00D719E2"/>
    <w:rsid w:val="00D73863"/>
    <w:rsid w:val="00D7460E"/>
    <w:rsid w:val="00D7532B"/>
    <w:rsid w:val="00D75B7B"/>
    <w:rsid w:val="00D76624"/>
    <w:rsid w:val="00D76FA5"/>
    <w:rsid w:val="00D77583"/>
    <w:rsid w:val="00D77863"/>
    <w:rsid w:val="00D80AFE"/>
    <w:rsid w:val="00D81227"/>
    <w:rsid w:val="00D822C4"/>
    <w:rsid w:val="00D848C4"/>
    <w:rsid w:val="00D86293"/>
    <w:rsid w:val="00D87DB1"/>
    <w:rsid w:val="00D901E1"/>
    <w:rsid w:val="00D91E0E"/>
    <w:rsid w:val="00D91E2A"/>
    <w:rsid w:val="00D9200D"/>
    <w:rsid w:val="00D920F5"/>
    <w:rsid w:val="00D96159"/>
    <w:rsid w:val="00D96332"/>
    <w:rsid w:val="00D96EA5"/>
    <w:rsid w:val="00D973D8"/>
    <w:rsid w:val="00D97E6D"/>
    <w:rsid w:val="00DA0532"/>
    <w:rsid w:val="00DA07C3"/>
    <w:rsid w:val="00DA3330"/>
    <w:rsid w:val="00DA44B0"/>
    <w:rsid w:val="00DA48AE"/>
    <w:rsid w:val="00DA5924"/>
    <w:rsid w:val="00DB3263"/>
    <w:rsid w:val="00DB398F"/>
    <w:rsid w:val="00DB3AD2"/>
    <w:rsid w:val="00DB4186"/>
    <w:rsid w:val="00DB44CC"/>
    <w:rsid w:val="00DB4799"/>
    <w:rsid w:val="00DB4C27"/>
    <w:rsid w:val="00DB595D"/>
    <w:rsid w:val="00DB5A01"/>
    <w:rsid w:val="00DB663F"/>
    <w:rsid w:val="00DB664C"/>
    <w:rsid w:val="00DB77F1"/>
    <w:rsid w:val="00DB7E50"/>
    <w:rsid w:val="00DC0F6F"/>
    <w:rsid w:val="00DC35E4"/>
    <w:rsid w:val="00DC3D57"/>
    <w:rsid w:val="00DC5417"/>
    <w:rsid w:val="00DC6FFF"/>
    <w:rsid w:val="00DC79B6"/>
    <w:rsid w:val="00DC7C86"/>
    <w:rsid w:val="00DC7DF0"/>
    <w:rsid w:val="00DC7FA7"/>
    <w:rsid w:val="00DD0877"/>
    <w:rsid w:val="00DD08DA"/>
    <w:rsid w:val="00DD2183"/>
    <w:rsid w:val="00DD3052"/>
    <w:rsid w:val="00DD465F"/>
    <w:rsid w:val="00DD65D0"/>
    <w:rsid w:val="00DD6DD2"/>
    <w:rsid w:val="00DD6EC9"/>
    <w:rsid w:val="00DE1521"/>
    <w:rsid w:val="00DE1593"/>
    <w:rsid w:val="00DE3238"/>
    <w:rsid w:val="00DE3411"/>
    <w:rsid w:val="00DE5B45"/>
    <w:rsid w:val="00DE68EE"/>
    <w:rsid w:val="00DE6A96"/>
    <w:rsid w:val="00DE7729"/>
    <w:rsid w:val="00DE7F09"/>
    <w:rsid w:val="00DF2A02"/>
    <w:rsid w:val="00DF31A2"/>
    <w:rsid w:val="00DF34BA"/>
    <w:rsid w:val="00DF3CB4"/>
    <w:rsid w:val="00DF72E0"/>
    <w:rsid w:val="00E00096"/>
    <w:rsid w:val="00E006DF"/>
    <w:rsid w:val="00E01425"/>
    <w:rsid w:val="00E05D50"/>
    <w:rsid w:val="00E06024"/>
    <w:rsid w:val="00E1272A"/>
    <w:rsid w:val="00E1411D"/>
    <w:rsid w:val="00E14F8E"/>
    <w:rsid w:val="00E15019"/>
    <w:rsid w:val="00E165F8"/>
    <w:rsid w:val="00E16756"/>
    <w:rsid w:val="00E1767E"/>
    <w:rsid w:val="00E205C8"/>
    <w:rsid w:val="00E21365"/>
    <w:rsid w:val="00E21682"/>
    <w:rsid w:val="00E22B8E"/>
    <w:rsid w:val="00E26471"/>
    <w:rsid w:val="00E26551"/>
    <w:rsid w:val="00E26769"/>
    <w:rsid w:val="00E3064B"/>
    <w:rsid w:val="00E30D77"/>
    <w:rsid w:val="00E30EBD"/>
    <w:rsid w:val="00E31D9F"/>
    <w:rsid w:val="00E321CF"/>
    <w:rsid w:val="00E32CBE"/>
    <w:rsid w:val="00E32DA2"/>
    <w:rsid w:val="00E3343F"/>
    <w:rsid w:val="00E33B18"/>
    <w:rsid w:val="00E35C75"/>
    <w:rsid w:val="00E35F39"/>
    <w:rsid w:val="00E363DE"/>
    <w:rsid w:val="00E37BF2"/>
    <w:rsid w:val="00E37EBC"/>
    <w:rsid w:val="00E41260"/>
    <w:rsid w:val="00E41670"/>
    <w:rsid w:val="00E429A7"/>
    <w:rsid w:val="00E472D0"/>
    <w:rsid w:val="00E52388"/>
    <w:rsid w:val="00E5260A"/>
    <w:rsid w:val="00E5383D"/>
    <w:rsid w:val="00E5456C"/>
    <w:rsid w:val="00E54A69"/>
    <w:rsid w:val="00E54E01"/>
    <w:rsid w:val="00E560AF"/>
    <w:rsid w:val="00E567D8"/>
    <w:rsid w:val="00E56EE5"/>
    <w:rsid w:val="00E57544"/>
    <w:rsid w:val="00E57D24"/>
    <w:rsid w:val="00E609BE"/>
    <w:rsid w:val="00E62AF4"/>
    <w:rsid w:val="00E65537"/>
    <w:rsid w:val="00E66F1D"/>
    <w:rsid w:val="00E66FD2"/>
    <w:rsid w:val="00E70873"/>
    <w:rsid w:val="00E730AE"/>
    <w:rsid w:val="00E74208"/>
    <w:rsid w:val="00E75BBB"/>
    <w:rsid w:val="00E762EC"/>
    <w:rsid w:val="00E763D3"/>
    <w:rsid w:val="00E765BF"/>
    <w:rsid w:val="00E76E50"/>
    <w:rsid w:val="00E77141"/>
    <w:rsid w:val="00E77C64"/>
    <w:rsid w:val="00E800AF"/>
    <w:rsid w:val="00E8098C"/>
    <w:rsid w:val="00E813BF"/>
    <w:rsid w:val="00E8173F"/>
    <w:rsid w:val="00E82F8C"/>
    <w:rsid w:val="00E833AC"/>
    <w:rsid w:val="00E852E2"/>
    <w:rsid w:val="00E85708"/>
    <w:rsid w:val="00E8664C"/>
    <w:rsid w:val="00E90063"/>
    <w:rsid w:val="00E90ED0"/>
    <w:rsid w:val="00E921B5"/>
    <w:rsid w:val="00E92AF2"/>
    <w:rsid w:val="00E92FFE"/>
    <w:rsid w:val="00E93A00"/>
    <w:rsid w:val="00E9516F"/>
    <w:rsid w:val="00E97BEB"/>
    <w:rsid w:val="00EA034F"/>
    <w:rsid w:val="00EA09F2"/>
    <w:rsid w:val="00EA3BE1"/>
    <w:rsid w:val="00EA3D07"/>
    <w:rsid w:val="00EA4A73"/>
    <w:rsid w:val="00EA7906"/>
    <w:rsid w:val="00EB0521"/>
    <w:rsid w:val="00EB25E1"/>
    <w:rsid w:val="00EB2963"/>
    <w:rsid w:val="00EB38CB"/>
    <w:rsid w:val="00EB44D5"/>
    <w:rsid w:val="00EB5F22"/>
    <w:rsid w:val="00EB61E2"/>
    <w:rsid w:val="00EB6E2C"/>
    <w:rsid w:val="00EB7219"/>
    <w:rsid w:val="00EB7812"/>
    <w:rsid w:val="00EB7C6C"/>
    <w:rsid w:val="00EC286C"/>
    <w:rsid w:val="00EC2B59"/>
    <w:rsid w:val="00EC43C3"/>
    <w:rsid w:val="00EC4B85"/>
    <w:rsid w:val="00EC55D2"/>
    <w:rsid w:val="00EC637F"/>
    <w:rsid w:val="00EC681E"/>
    <w:rsid w:val="00EC6BB9"/>
    <w:rsid w:val="00EC7A9F"/>
    <w:rsid w:val="00EC7D85"/>
    <w:rsid w:val="00ED0F1A"/>
    <w:rsid w:val="00ED178D"/>
    <w:rsid w:val="00ED1DCE"/>
    <w:rsid w:val="00ED2E89"/>
    <w:rsid w:val="00ED31B0"/>
    <w:rsid w:val="00ED4409"/>
    <w:rsid w:val="00ED472B"/>
    <w:rsid w:val="00ED4A14"/>
    <w:rsid w:val="00ED5332"/>
    <w:rsid w:val="00ED6F56"/>
    <w:rsid w:val="00ED7267"/>
    <w:rsid w:val="00ED7D4D"/>
    <w:rsid w:val="00ED7F23"/>
    <w:rsid w:val="00EE06B6"/>
    <w:rsid w:val="00EE114C"/>
    <w:rsid w:val="00EE27D3"/>
    <w:rsid w:val="00EE533C"/>
    <w:rsid w:val="00EE56FA"/>
    <w:rsid w:val="00EE626C"/>
    <w:rsid w:val="00EE679D"/>
    <w:rsid w:val="00EE73C1"/>
    <w:rsid w:val="00EF2232"/>
    <w:rsid w:val="00EF2C0E"/>
    <w:rsid w:val="00EF2EE5"/>
    <w:rsid w:val="00EF2F3B"/>
    <w:rsid w:val="00EF35AC"/>
    <w:rsid w:val="00EF3DDE"/>
    <w:rsid w:val="00EF4072"/>
    <w:rsid w:val="00EF4974"/>
    <w:rsid w:val="00EF6376"/>
    <w:rsid w:val="00EF7103"/>
    <w:rsid w:val="00EF740A"/>
    <w:rsid w:val="00F02899"/>
    <w:rsid w:val="00F028BB"/>
    <w:rsid w:val="00F0382B"/>
    <w:rsid w:val="00F0393A"/>
    <w:rsid w:val="00F03B4C"/>
    <w:rsid w:val="00F03F60"/>
    <w:rsid w:val="00F05FD4"/>
    <w:rsid w:val="00F10A51"/>
    <w:rsid w:val="00F10E12"/>
    <w:rsid w:val="00F10EE7"/>
    <w:rsid w:val="00F10F44"/>
    <w:rsid w:val="00F110BD"/>
    <w:rsid w:val="00F12B33"/>
    <w:rsid w:val="00F12B7E"/>
    <w:rsid w:val="00F136F0"/>
    <w:rsid w:val="00F13725"/>
    <w:rsid w:val="00F14367"/>
    <w:rsid w:val="00F14777"/>
    <w:rsid w:val="00F16519"/>
    <w:rsid w:val="00F16A6A"/>
    <w:rsid w:val="00F16AD5"/>
    <w:rsid w:val="00F16F1D"/>
    <w:rsid w:val="00F17756"/>
    <w:rsid w:val="00F17951"/>
    <w:rsid w:val="00F225A5"/>
    <w:rsid w:val="00F231F7"/>
    <w:rsid w:val="00F268F1"/>
    <w:rsid w:val="00F26DE3"/>
    <w:rsid w:val="00F27548"/>
    <w:rsid w:val="00F276F4"/>
    <w:rsid w:val="00F3165F"/>
    <w:rsid w:val="00F33A10"/>
    <w:rsid w:val="00F33A3D"/>
    <w:rsid w:val="00F34922"/>
    <w:rsid w:val="00F34925"/>
    <w:rsid w:val="00F36E0A"/>
    <w:rsid w:val="00F370F4"/>
    <w:rsid w:val="00F373C4"/>
    <w:rsid w:val="00F401C5"/>
    <w:rsid w:val="00F40934"/>
    <w:rsid w:val="00F42290"/>
    <w:rsid w:val="00F43B79"/>
    <w:rsid w:val="00F4411A"/>
    <w:rsid w:val="00F45547"/>
    <w:rsid w:val="00F47A09"/>
    <w:rsid w:val="00F50742"/>
    <w:rsid w:val="00F50EAA"/>
    <w:rsid w:val="00F5120B"/>
    <w:rsid w:val="00F52685"/>
    <w:rsid w:val="00F531B5"/>
    <w:rsid w:val="00F538C6"/>
    <w:rsid w:val="00F53AFD"/>
    <w:rsid w:val="00F54D2D"/>
    <w:rsid w:val="00F55D33"/>
    <w:rsid w:val="00F5657F"/>
    <w:rsid w:val="00F56A2D"/>
    <w:rsid w:val="00F57237"/>
    <w:rsid w:val="00F57B12"/>
    <w:rsid w:val="00F60EFC"/>
    <w:rsid w:val="00F61DB4"/>
    <w:rsid w:val="00F62B23"/>
    <w:rsid w:val="00F6406A"/>
    <w:rsid w:val="00F64AC2"/>
    <w:rsid w:val="00F64E98"/>
    <w:rsid w:val="00F669F3"/>
    <w:rsid w:val="00F675CC"/>
    <w:rsid w:val="00F677DE"/>
    <w:rsid w:val="00F67CE1"/>
    <w:rsid w:val="00F70643"/>
    <w:rsid w:val="00F712AF"/>
    <w:rsid w:val="00F72D6B"/>
    <w:rsid w:val="00F7318E"/>
    <w:rsid w:val="00F74890"/>
    <w:rsid w:val="00F74D2A"/>
    <w:rsid w:val="00F75058"/>
    <w:rsid w:val="00F75184"/>
    <w:rsid w:val="00F76646"/>
    <w:rsid w:val="00F76EE3"/>
    <w:rsid w:val="00F77090"/>
    <w:rsid w:val="00F77106"/>
    <w:rsid w:val="00F77A56"/>
    <w:rsid w:val="00F806AF"/>
    <w:rsid w:val="00F80AEC"/>
    <w:rsid w:val="00F80EDE"/>
    <w:rsid w:val="00F80FB9"/>
    <w:rsid w:val="00F81FFC"/>
    <w:rsid w:val="00F82446"/>
    <w:rsid w:val="00F82E2E"/>
    <w:rsid w:val="00F854AA"/>
    <w:rsid w:val="00F87F47"/>
    <w:rsid w:val="00F91A97"/>
    <w:rsid w:val="00F91AF4"/>
    <w:rsid w:val="00F921C8"/>
    <w:rsid w:val="00F925A4"/>
    <w:rsid w:val="00F935AF"/>
    <w:rsid w:val="00F937D4"/>
    <w:rsid w:val="00F93E77"/>
    <w:rsid w:val="00F9552F"/>
    <w:rsid w:val="00F958DA"/>
    <w:rsid w:val="00F95BF3"/>
    <w:rsid w:val="00F96FB5"/>
    <w:rsid w:val="00F974FA"/>
    <w:rsid w:val="00FA197B"/>
    <w:rsid w:val="00FA301C"/>
    <w:rsid w:val="00FA395C"/>
    <w:rsid w:val="00FB02C7"/>
    <w:rsid w:val="00FB0EAA"/>
    <w:rsid w:val="00FB2FFF"/>
    <w:rsid w:val="00FB3A0E"/>
    <w:rsid w:val="00FB43B2"/>
    <w:rsid w:val="00FB519E"/>
    <w:rsid w:val="00FB569D"/>
    <w:rsid w:val="00FB65E9"/>
    <w:rsid w:val="00FB6B38"/>
    <w:rsid w:val="00FC0085"/>
    <w:rsid w:val="00FC35A5"/>
    <w:rsid w:val="00FC4F3C"/>
    <w:rsid w:val="00FC7E14"/>
    <w:rsid w:val="00FD12EA"/>
    <w:rsid w:val="00FD2979"/>
    <w:rsid w:val="00FD3173"/>
    <w:rsid w:val="00FD35A4"/>
    <w:rsid w:val="00FD3A26"/>
    <w:rsid w:val="00FD4641"/>
    <w:rsid w:val="00FD5023"/>
    <w:rsid w:val="00FD553D"/>
    <w:rsid w:val="00FD5E7A"/>
    <w:rsid w:val="00FD6BE5"/>
    <w:rsid w:val="00FE0714"/>
    <w:rsid w:val="00FE16CD"/>
    <w:rsid w:val="00FE34AA"/>
    <w:rsid w:val="00FE3737"/>
    <w:rsid w:val="00FE5D75"/>
    <w:rsid w:val="00FE5D9E"/>
    <w:rsid w:val="00FE6864"/>
    <w:rsid w:val="00FE698D"/>
    <w:rsid w:val="00FF0AA1"/>
    <w:rsid w:val="00FF1F31"/>
    <w:rsid w:val="00FF36AE"/>
    <w:rsid w:val="00FF7265"/>
    <w:rsid w:val="00FF7C5E"/>
    <w:rsid w:val="02D17DF5"/>
    <w:rsid w:val="12D9296F"/>
    <w:rsid w:val="133AC8BC"/>
    <w:rsid w:val="1D5B3DC3"/>
    <w:rsid w:val="26EFAE32"/>
    <w:rsid w:val="2B27B857"/>
    <w:rsid w:val="3459FE22"/>
    <w:rsid w:val="42261BA9"/>
    <w:rsid w:val="4AEC6EA9"/>
    <w:rsid w:val="4C27B305"/>
    <w:rsid w:val="5BB96DFF"/>
    <w:rsid w:val="5E6169FF"/>
    <w:rsid w:val="5EB3083E"/>
    <w:rsid w:val="613DE0CD"/>
    <w:rsid w:val="6990DA71"/>
    <w:rsid w:val="6C7EC368"/>
    <w:rsid w:val="6EC637AB"/>
    <w:rsid w:val="7555C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F2307"/>
  <w15:chartTrackingRefBased/>
  <w15:docId w15:val="{B20E072E-C530-4B93-BACC-AFA176E1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841"/>
    <w:pPr>
      <w:tabs>
        <w:tab w:val="left" w:pos="357"/>
        <w:tab w:val="left" w:pos="3969"/>
        <w:tab w:val="left" w:pos="4536"/>
        <w:tab w:val="left" w:pos="5103"/>
      </w:tabs>
      <w:spacing w:before="100" w:after="100" w:line="288" w:lineRule="auto"/>
    </w:pPr>
    <w:rPr>
      <w:rFonts w:ascii="Verdana" w:hAnsi="Verdana"/>
      <w:color w:val="58575B"/>
      <w:sz w:val="18"/>
    </w:rPr>
  </w:style>
  <w:style w:type="paragraph" w:styleId="Overskrift1">
    <w:name w:val="heading 1"/>
    <w:basedOn w:val="Normal"/>
    <w:next w:val="Normal"/>
    <w:qFormat/>
    <w:rsid w:val="00BE0841"/>
    <w:pPr>
      <w:keepNext/>
      <w:keepLines/>
      <w:pageBreakBefore/>
      <w:numPr>
        <w:numId w:val="1"/>
      </w:numPr>
      <w:tabs>
        <w:tab w:val="clear" w:pos="357"/>
        <w:tab w:val="clear" w:pos="3969"/>
        <w:tab w:val="clear" w:pos="4536"/>
        <w:tab w:val="clear" w:pos="5103"/>
      </w:tabs>
      <w:spacing w:before="480" w:after="240" w:line="240" w:lineRule="auto"/>
      <w:outlineLvl w:val="0"/>
    </w:pPr>
    <w:rPr>
      <w:sz w:val="34"/>
    </w:rPr>
  </w:style>
  <w:style w:type="paragraph" w:styleId="Overskrift2">
    <w:name w:val="heading 2"/>
    <w:basedOn w:val="Normal"/>
    <w:next w:val="Normal"/>
    <w:qFormat/>
    <w:rsid w:val="00BA4841"/>
    <w:pPr>
      <w:keepNext/>
      <w:keepLines/>
      <w:numPr>
        <w:ilvl w:val="1"/>
        <w:numId w:val="1"/>
      </w:numPr>
      <w:tabs>
        <w:tab w:val="clear" w:pos="357"/>
        <w:tab w:val="clear" w:pos="3969"/>
        <w:tab w:val="clear" w:pos="4536"/>
        <w:tab w:val="clear" w:pos="5103"/>
        <w:tab w:val="left" w:pos="680"/>
      </w:tabs>
      <w:spacing w:before="360" w:line="240" w:lineRule="auto"/>
      <w:ind w:left="576"/>
      <w:outlineLvl w:val="1"/>
    </w:pPr>
    <w:rPr>
      <w:sz w:val="26"/>
    </w:rPr>
  </w:style>
  <w:style w:type="paragraph" w:styleId="Overskrift3">
    <w:name w:val="heading 3"/>
    <w:basedOn w:val="Normal"/>
    <w:next w:val="Normal"/>
    <w:qFormat/>
    <w:rsid w:val="00E3343F"/>
    <w:pPr>
      <w:numPr>
        <w:ilvl w:val="2"/>
        <w:numId w:val="1"/>
      </w:numPr>
      <w:tabs>
        <w:tab w:val="clear" w:pos="357"/>
        <w:tab w:val="clear" w:pos="3969"/>
        <w:tab w:val="clear" w:pos="4536"/>
        <w:tab w:val="clear" w:pos="5103"/>
        <w:tab w:val="left" w:pos="907"/>
      </w:tabs>
      <w:spacing w:before="360" w:line="240" w:lineRule="auto"/>
      <w:ind w:left="720"/>
      <w:outlineLvl w:val="2"/>
    </w:pPr>
    <w:rPr>
      <w:sz w:val="26"/>
    </w:rPr>
  </w:style>
  <w:style w:type="paragraph" w:styleId="Overskrift4">
    <w:name w:val="heading 4"/>
    <w:basedOn w:val="Normal"/>
    <w:next w:val="Normal"/>
    <w:qFormat/>
    <w:rsid w:val="00BE0841"/>
    <w:pPr>
      <w:numPr>
        <w:ilvl w:val="3"/>
        <w:numId w:val="1"/>
      </w:numPr>
      <w:tabs>
        <w:tab w:val="clear" w:pos="357"/>
        <w:tab w:val="clear" w:pos="864"/>
        <w:tab w:val="clear" w:pos="3969"/>
        <w:tab w:val="clear" w:pos="4536"/>
        <w:tab w:val="clear" w:pos="5103"/>
        <w:tab w:val="left" w:pos="1276"/>
      </w:tabs>
      <w:spacing w:before="360" w:line="240" w:lineRule="auto"/>
      <w:ind w:left="1276" w:hanging="1276"/>
      <w:outlineLvl w:val="3"/>
    </w:pPr>
    <w:rPr>
      <w:sz w:val="26"/>
    </w:rPr>
  </w:style>
  <w:style w:type="paragraph" w:styleId="Overskrift5">
    <w:name w:val="heading 5"/>
    <w:basedOn w:val="Normal"/>
    <w:next w:val="Normal"/>
    <w:qFormat/>
    <w:rsid w:val="00BE0841"/>
    <w:pPr>
      <w:numPr>
        <w:ilvl w:val="4"/>
        <w:numId w:val="1"/>
      </w:numPr>
      <w:tabs>
        <w:tab w:val="clear" w:pos="357"/>
        <w:tab w:val="clear" w:pos="1008"/>
        <w:tab w:val="clear" w:pos="3969"/>
        <w:tab w:val="clear" w:pos="4536"/>
        <w:tab w:val="clear" w:pos="5103"/>
        <w:tab w:val="left" w:pos="1560"/>
      </w:tabs>
      <w:spacing w:before="360" w:line="240" w:lineRule="auto"/>
      <w:ind w:left="1559" w:hanging="1559"/>
      <w:outlineLvl w:val="4"/>
    </w:pPr>
    <w:rPr>
      <w:sz w:val="26"/>
    </w:rPr>
  </w:style>
  <w:style w:type="paragraph" w:styleId="Overskrift6">
    <w:name w:val="heading 6"/>
    <w:basedOn w:val="Normal"/>
    <w:next w:val="Normal"/>
    <w:qFormat/>
    <w:rsid w:val="00BE0841"/>
    <w:pPr>
      <w:numPr>
        <w:ilvl w:val="5"/>
        <w:numId w:val="1"/>
      </w:numPr>
      <w:spacing w:line="240" w:lineRule="auto"/>
      <w:ind w:left="1151" w:hanging="1151"/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rsid w:val="00BE0841"/>
    <w:pPr>
      <w:numPr>
        <w:ilvl w:val="6"/>
        <w:numId w:val="1"/>
      </w:numPr>
      <w:spacing w:line="240" w:lineRule="auto"/>
      <w:ind w:left="1298" w:hanging="1298"/>
      <w:outlineLvl w:val="6"/>
    </w:pPr>
  </w:style>
  <w:style w:type="paragraph" w:styleId="Overskrift8">
    <w:name w:val="heading 8"/>
    <w:basedOn w:val="Normal"/>
    <w:next w:val="Normal"/>
    <w:qFormat/>
    <w:rsid w:val="00BE0841"/>
    <w:pPr>
      <w:numPr>
        <w:ilvl w:val="7"/>
        <w:numId w:val="1"/>
      </w:numPr>
      <w:spacing w:line="240" w:lineRule="auto"/>
      <w:outlineLvl w:val="7"/>
    </w:pPr>
  </w:style>
  <w:style w:type="paragraph" w:styleId="Overskrift9">
    <w:name w:val="heading 9"/>
    <w:basedOn w:val="Normal"/>
    <w:next w:val="Normal"/>
    <w:qFormat/>
    <w:rsid w:val="00BE0841"/>
    <w:pPr>
      <w:numPr>
        <w:ilvl w:val="8"/>
        <w:numId w:val="1"/>
      </w:numPr>
      <w:spacing w:line="240" w:lineRule="auto"/>
      <w:ind w:left="1582" w:hanging="1582"/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Kommentartekst">
    <w:name w:val="annotation text"/>
    <w:basedOn w:val="Normal"/>
    <w:semiHidden/>
    <w:rsid w:val="00BE0841"/>
    <w:rPr>
      <w:sz w:val="20"/>
    </w:rPr>
  </w:style>
  <w:style w:type="paragraph" w:styleId="Indholdsfortegnelse1">
    <w:name w:val="toc 1"/>
    <w:basedOn w:val="Normal"/>
    <w:next w:val="Normal"/>
    <w:autoRedefine/>
    <w:uiPriority w:val="39"/>
    <w:rsid w:val="00BE0841"/>
    <w:pPr>
      <w:tabs>
        <w:tab w:val="clear" w:pos="3969"/>
        <w:tab w:val="clear" w:pos="4536"/>
        <w:tab w:val="clear" w:pos="5103"/>
        <w:tab w:val="left" w:pos="454"/>
        <w:tab w:val="right" w:leader="dot" w:pos="9752"/>
      </w:tabs>
      <w:spacing w:before="240" w:after="120"/>
    </w:pPr>
    <w:rPr>
      <w:b/>
      <w:noProof/>
      <w:szCs w:val="34"/>
    </w:rPr>
  </w:style>
  <w:style w:type="paragraph" w:customStyle="1" w:styleId="Margenord">
    <w:name w:val="Margenord"/>
    <w:rsid w:val="00BE0841"/>
    <w:pPr>
      <w:framePr w:w="2552" w:hSpace="284" w:vSpace="142" w:wrap="around" w:vAnchor="text" w:hAnchor="page" w:xAlign="right" w:y="1"/>
      <w:spacing w:before="100" w:after="100" w:line="288" w:lineRule="auto"/>
    </w:pPr>
    <w:rPr>
      <w:rFonts w:ascii="Verdana" w:hAnsi="Verdana"/>
      <w:color w:val="58575B"/>
      <w:sz w:val="18"/>
    </w:rPr>
  </w:style>
  <w:style w:type="paragraph" w:styleId="Indeks7">
    <w:name w:val="index 7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1698"/>
    </w:pPr>
  </w:style>
  <w:style w:type="paragraph" w:styleId="Indeks6">
    <w:name w:val="index 6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1415"/>
    </w:pPr>
  </w:style>
  <w:style w:type="paragraph" w:styleId="Indeks5">
    <w:name w:val="index 5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1132"/>
    </w:pPr>
  </w:style>
  <w:style w:type="paragraph" w:styleId="Indeks4">
    <w:name w:val="index 4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849"/>
    </w:pPr>
  </w:style>
  <w:style w:type="paragraph" w:styleId="Indeks3">
    <w:name w:val="index 3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spacing w:before="0" w:after="0"/>
      <w:ind w:left="1134" w:hanging="567"/>
    </w:pPr>
  </w:style>
  <w:style w:type="paragraph" w:styleId="Indeks2">
    <w:name w:val="index 2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spacing w:before="0" w:after="0"/>
      <w:ind w:left="568" w:hanging="284"/>
    </w:pPr>
  </w:style>
  <w:style w:type="paragraph" w:styleId="Indeks1">
    <w:name w:val="index 1"/>
    <w:basedOn w:val="Normal"/>
    <w:next w:val="Normal"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spacing w:before="0" w:after="0"/>
    </w:pPr>
  </w:style>
  <w:style w:type="paragraph" w:styleId="Sidefod">
    <w:name w:val="footer"/>
    <w:basedOn w:val="Normal"/>
    <w:rsid w:val="00BE0841"/>
    <w:pPr>
      <w:tabs>
        <w:tab w:val="clear" w:pos="357"/>
        <w:tab w:val="clear" w:pos="3969"/>
        <w:tab w:val="clear" w:pos="4536"/>
        <w:tab w:val="clear" w:pos="5103"/>
        <w:tab w:val="right" w:pos="9809"/>
      </w:tabs>
    </w:pPr>
    <w:rPr>
      <w:sz w:val="16"/>
    </w:rPr>
  </w:style>
  <w:style w:type="paragraph" w:styleId="Sidehoved">
    <w:name w:val="header"/>
    <w:basedOn w:val="Normal"/>
    <w:rsid w:val="00BE0841"/>
    <w:pPr>
      <w:tabs>
        <w:tab w:val="clear" w:pos="357"/>
        <w:tab w:val="clear" w:pos="3969"/>
        <w:tab w:val="clear" w:pos="4536"/>
        <w:tab w:val="clear" w:pos="5103"/>
        <w:tab w:val="right" w:pos="9809"/>
      </w:tabs>
    </w:pPr>
    <w:rPr>
      <w:lang w:val="en-GB"/>
    </w:rPr>
  </w:style>
  <w:style w:type="character" w:styleId="Fodnotehenvisning">
    <w:name w:val="footnote reference"/>
    <w:semiHidden/>
    <w:rsid w:val="00BE0841"/>
    <w:rPr>
      <w:rFonts w:ascii="Verdana" w:hAnsi="Verdana"/>
      <w:position w:val="6"/>
      <w:sz w:val="20"/>
    </w:rPr>
  </w:style>
  <w:style w:type="paragraph" w:styleId="Fodnotetekst">
    <w:name w:val="footnote text"/>
    <w:basedOn w:val="Normal"/>
    <w:semiHidden/>
    <w:rsid w:val="00BE0841"/>
    <w:rPr>
      <w:sz w:val="16"/>
    </w:rPr>
  </w:style>
  <w:style w:type="paragraph" w:styleId="Slutnotetekst">
    <w:name w:val="endnote text"/>
    <w:basedOn w:val="Normal"/>
    <w:semiHidden/>
    <w:rsid w:val="00BE0841"/>
    <w:rPr>
      <w:sz w:val="20"/>
    </w:rPr>
  </w:style>
  <w:style w:type="paragraph" w:customStyle="1" w:styleId="titel">
    <w:name w:val="titel"/>
    <w:basedOn w:val="Normal"/>
    <w:pPr>
      <w:jc w:val="center"/>
    </w:pPr>
    <w:rPr>
      <w:sz w:val="36"/>
    </w:rPr>
  </w:style>
  <w:style w:type="paragraph" w:customStyle="1" w:styleId="Billedtekst">
    <w:name w:val="Billed tekst"/>
    <w:basedOn w:val="Normal"/>
    <w:next w:val="Normal"/>
    <w:pPr>
      <w:tabs>
        <w:tab w:val="clear" w:pos="357"/>
        <w:tab w:val="clear" w:pos="3969"/>
        <w:tab w:val="clear" w:pos="4536"/>
        <w:tab w:val="clear" w:pos="5103"/>
        <w:tab w:val="left" w:pos="284"/>
      </w:tabs>
      <w:spacing w:before="0" w:after="140"/>
    </w:pPr>
    <w:rPr>
      <w:rFonts w:ascii="Arial" w:hAnsi="Arial"/>
      <w:sz w:val="20"/>
      <w:lang w:eastAsia="en-US"/>
    </w:rPr>
  </w:style>
  <w:style w:type="paragraph" w:customStyle="1" w:styleId="Skrm-breddesombrdtekst">
    <w:name w:val="Skærm - bredde som brødtekst"/>
    <w:basedOn w:val="Normal"/>
    <w:rsid w:val="00BE0841"/>
    <w:pPr>
      <w:keepNext/>
      <w:keepLines/>
      <w:framePr w:w="6521" w:hSpace="142" w:vSpace="142" w:wrap="notBeside" w:vAnchor="text" w:hAnchor="text" w:y="398"/>
      <w:pBdr>
        <w:top w:val="double" w:sz="12" w:space="1" w:color="58575B"/>
        <w:left w:val="double" w:sz="12" w:space="1" w:color="58575B"/>
        <w:bottom w:val="double" w:sz="12" w:space="1" w:color="58575B"/>
        <w:right w:val="double" w:sz="12" w:space="1" w:color="58575B"/>
      </w:pBdr>
      <w:tabs>
        <w:tab w:val="clear" w:pos="3969"/>
        <w:tab w:val="clear" w:pos="4536"/>
        <w:tab w:val="clear" w:pos="5103"/>
        <w:tab w:val="left" w:pos="567"/>
        <w:tab w:val="left" w:pos="4338"/>
        <w:tab w:val="left" w:pos="4905"/>
        <w:tab w:val="left" w:pos="5472"/>
        <w:tab w:val="left" w:pos="6039"/>
        <w:tab w:val="left" w:pos="6210"/>
        <w:tab w:val="left" w:pos="6606"/>
        <w:tab w:val="left" w:pos="7173"/>
        <w:tab w:val="left" w:pos="7740"/>
      </w:tabs>
      <w:spacing w:before="0" w:after="0"/>
    </w:pPr>
    <w:rPr>
      <w:rFonts w:ascii="Courier New" w:hAnsi="Courier New"/>
      <w:sz w:val="16"/>
    </w:rPr>
  </w:style>
  <w:style w:type="paragraph" w:styleId="Indholdsfortegnelse3">
    <w:name w:val="toc 3"/>
    <w:basedOn w:val="Normal"/>
    <w:next w:val="Normal"/>
    <w:autoRedefine/>
    <w:uiPriority w:val="39"/>
    <w:rsid w:val="00BE0841"/>
    <w:pPr>
      <w:tabs>
        <w:tab w:val="clear" w:pos="3969"/>
        <w:tab w:val="clear" w:pos="4536"/>
        <w:tab w:val="clear" w:pos="5103"/>
        <w:tab w:val="left" w:pos="851"/>
        <w:tab w:val="left" w:pos="941"/>
        <w:tab w:val="right" w:leader="dot" w:pos="9752"/>
      </w:tabs>
      <w:ind w:left="227"/>
    </w:pPr>
    <w:rPr>
      <w:noProof/>
      <w:szCs w:val="24"/>
    </w:rPr>
  </w:style>
  <w:style w:type="paragraph" w:styleId="Indholdsfortegnelse4">
    <w:name w:val="toc 4"/>
    <w:basedOn w:val="Normal"/>
    <w:next w:val="Normal"/>
    <w:autoRedefine/>
    <w:semiHidden/>
    <w:rsid w:val="00BE0841"/>
    <w:pPr>
      <w:tabs>
        <w:tab w:val="clear" w:pos="3969"/>
        <w:tab w:val="clear" w:pos="4536"/>
        <w:tab w:val="clear" w:pos="5103"/>
        <w:tab w:val="left" w:pos="1134"/>
        <w:tab w:val="left" w:pos="1234"/>
        <w:tab w:val="right" w:leader="dot" w:pos="9752"/>
      </w:tabs>
      <w:ind w:left="340"/>
    </w:pPr>
    <w:rPr>
      <w:noProof/>
      <w:szCs w:val="24"/>
    </w:rPr>
  </w:style>
  <w:style w:type="paragraph" w:styleId="Indholdsfortegnelse2">
    <w:name w:val="toc 2"/>
    <w:basedOn w:val="Normal"/>
    <w:next w:val="Normal"/>
    <w:autoRedefine/>
    <w:uiPriority w:val="39"/>
    <w:rsid w:val="00BE0841"/>
    <w:pPr>
      <w:tabs>
        <w:tab w:val="clear" w:pos="3969"/>
        <w:tab w:val="clear" w:pos="4536"/>
        <w:tab w:val="clear" w:pos="5103"/>
        <w:tab w:val="left" w:pos="567"/>
        <w:tab w:val="left" w:pos="680"/>
        <w:tab w:val="right" w:leader="dot" w:pos="9752"/>
      </w:tabs>
      <w:ind w:left="113"/>
    </w:pPr>
    <w:rPr>
      <w:noProof/>
      <w:szCs w:val="26"/>
    </w:rPr>
  </w:style>
  <w:style w:type="paragraph" w:customStyle="1" w:styleId="sidefod-landscape">
    <w:name w:val="sidefod-landscape"/>
    <w:basedOn w:val="Sidefod"/>
    <w:rsid w:val="00BE0841"/>
    <w:pPr>
      <w:tabs>
        <w:tab w:val="clear" w:pos="9809"/>
        <w:tab w:val="right" w:pos="12191"/>
      </w:tabs>
    </w:pPr>
  </w:style>
  <w:style w:type="paragraph" w:customStyle="1" w:styleId="Sidehoved-landscape">
    <w:name w:val="Sidehoved-landscape"/>
    <w:basedOn w:val="Sidehoved"/>
    <w:rsid w:val="00BE0841"/>
    <w:pPr>
      <w:tabs>
        <w:tab w:val="clear" w:pos="9809"/>
        <w:tab w:val="right" w:pos="12049"/>
      </w:tabs>
    </w:pPr>
  </w:style>
  <w:style w:type="paragraph" w:styleId="Indholdsfortegnelse5">
    <w:name w:val="toc 5"/>
    <w:basedOn w:val="Normal"/>
    <w:next w:val="Normal"/>
    <w:autoRedefine/>
    <w:semiHidden/>
    <w:rsid w:val="00BE0841"/>
    <w:pPr>
      <w:tabs>
        <w:tab w:val="clear" w:pos="3969"/>
        <w:tab w:val="clear" w:pos="4536"/>
        <w:tab w:val="clear" w:pos="5103"/>
        <w:tab w:val="left" w:pos="1418"/>
        <w:tab w:val="right" w:leader="dot" w:pos="9752"/>
      </w:tabs>
      <w:ind w:left="454"/>
    </w:pPr>
    <w:rPr>
      <w:noProof/>
      <w:szCs w:val="26"/>
    </w:rPr>
  </w:style>
  <w:style w:type="paragraph" w:styleId="Indholdsfortegnelse6">
    <w:name w:val="toc 6"/>
    <w:basedOn w:val="Indholdsfortegnelse1"/>
    <w:next w:val="Normal"/>
    <w:semiHidden/>
    <w:rsid w:val="00BE0841"/>
    <w:pPr>
      <w:spacing w:before="60" w:after="60"/>
      <w:ind w:left="567"/>
    </w:pPr>
    <w:rPr>
      <w:b w:val="0"/>
    </w:rPr>
  </w:style>
  <w:style w:type="paragraph" w:styleId="Indholdsfortegnelse7">
    <w:name w:val="toc 7"/>
    <w:basedOn w:val="Indholdsfortegnelse1"/>
    <w:next w:val="Normal"/>
    <w:semiHidden/>
    <w:rsid w:val="00BE0841"/>
    <w:pPr>
      <w:spacing w:before="60" w:after="60"/>
      <w:ind w:left="680"/>
    </w:pPr>
    <w:rPr>
      <w:b w:val="0"/>
    </w:rPr>
  </w:style>
  <w:style w:type="paragraph" w:styleId="Indholdsfortegnelse8">
    <w:name w:val="toc 8"/>
    <w:basedOn w:val="Indholdsfortegnelse1"/>
    <w:next w:val="Normal"/>
    <w:semiHidden/>
    <w:rsid w:val="00BE0841"/>
    <w:pPr>
      <w:spacing w:before="60" w:after="60"/>
      <w:ind w:left="794"/>
    </w:pPr>
    <w:rPr>
      <w:b w:val="0"/>
    </w:rPr>
  </w:style>
  <w:style w:type="paragraph" w:customStyle="1" w:styleId="Billede-breddesombrdtekst">
    <w:name w:val="Billede - bredde som brødtekst"/>
    <w:basedOn w:val="Normal"/>
    <w:pPr>
      <w:keepNext/>
      <w:keepLines/>
      <w:framePr w:w="6804" w:hSpace="142" w:vSpace="142" w:wrap="around" w:vAnchor="text" w:hAnchor="margin" w:y="398"/>
      <w:tabs>
        <w:tab w:val="clear" w:pos="3969"/>
        <w:tab w:val="clear" w:pos="4536"/>
        <w:tab w:val="clear" w:pos="5103"/>
        <w:tab w:val="left" w:pos="567"/>
        <w:tab w:val="left" w:pos="4338"/>
        <w:tab w:val="left" w:pos="4905"/>
        <w:tab w:val="left" w:pos="5472"/>
        <w:tab w:val="left" w:pos="6039"/>
        <w:tab w:val="left" w:pos="6210"/>
        <w:tab w:val="left" w:pos="6606"/>
        <w:tab w:val="left" w:pos="7173"/>
        <w:tab w:val="left" w:pos="7740"/>
      </w:tabs>
      <w:spacing w:before="0" w:after="0"/>
    </w:pPr>
    <w:rPr>
      <w:rFonts w:ascii="Courier New" w:hAnsi="Courier New"/>
      <w:sz w:val="16"/>
    </w:rPr>
  </w:style>
  <w:style w:type="paragraph" w:customStyle="1" w:styleId="Billede">
    <w:name w:val="Billede"/>
    <w:basedOn w:val="Normal"/>
    <w:rsid w:val="00BE0841"/>
    <w:pPr>
      <w:keepLines/>
      <w:framePr w:w="9582" w:hSpace="142" w:vSpace="142" w:wrap="notBeside" w:vAnchor="text" w:hAnchor="page" w:x="1419" w:y="1"/>
      <w:tabs>
        <w:tab w:val="clear" w:pos="3969"/>
        <w:tab w:val="clear" w:pos="4536"/>
        <w:tab w:val="clear" w:pos="5103"/>
      </w:tabs>
      <w:spacing w:before="60" w:after="120"/>
      <w:jc w:val="both"/>
    </w:pPr>
    <w:rPr>
      <w:rFonts w:ascii="Courier New" w:hAnsi="Courier New"/>
    </w:rPr>
  </w:style>
  <w:style w:type="character" w:styleId="Sidetal">
    <w:name w:val="page number"/>
    <w:basedOn w:val="Standardskrifttypeiafsnit"/>
    <w:rsid w:val="00BE0841"/>
  </w:style>
  <w:style w:type="paragraph" w:customStyle="1" w:styleId="Indholdsfortegnelse">
    <w:name w:val="Indholdsfortegnelse"/>
    <w:basedOn w:val="Normal"/>
    <w:rsid w:val="00BE0841"/>
    <w:pPr>
      <w:tabs>
        <w:tab w:val="clear" w:pos="3969"/>
        <w:tab w:val="clear" w:pos="4536"/>
        <w:tab w:val="clear" w:pos="5103"/>
      </w:tabs>
    </w:pPr>
    <w:rPr>
      <w:sz w:val="34"/>
    </w:rPr>
  </w:style>
  <w:style w:type="paragraph" w:customStyle="1" w:styleId="EndnoteText1">
    <w:name w:val="Endnote Text1"/>
    <w:basedOn w:val="Normal"/>
    <w:rsid w:val="00BE0841"/>
    <w:pPr>
      <w:ind w:left="3402"/>
    </w:pPr>
  </w:style>
  <w:style w:type="paragraph" w:styleId="Indeks8">
    <w:name w:val="index 8"/>
    <w:basedOn w:val="Normal"/>
    <w:next w:val="Normal"/>
    <w:autoRedefine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1920" w:hanging="240"/>
      <w:jc w:val="both"/>
    </w:pPr>
  </w:style>
  <w:style w:type="paragraph" w:styleId="Indeks9">
    <w:name w:val="index 9"/>
    <w:basedOn w:val="Normal"/>
    <w:next w:val="Normal"/>
    <w:autoRedefine/>
    <w:semiHidden/>
    <w:rsid w:val="00BE0841"/>
    <w:pPr>
      <w:tabs>
        <w:tab w:val="clear" w:pos="357"/>
        <w:tab w:val="clear" w:pos="3969"/>
        <w:tab w:val="clear" w:pos="4536"/>
        <w:tab w:val="right" w:pos="5103"/>
      </w:tabs>
      <w:ind w:left="2160" w:hanging="240"/>
      <w:jc w:val="both"/>
    </w:pPr>
  </w:style>
  <w:style w:type="paragraph" w:styleId="Indholdsfortegnelse9">
    <w:name w:val="toc 9"/>
    <w:basedOn w:val="Indholdsfortegnelse1"/>
    <w:next w:val="Normal"/>
    <w:autoRedefine/>
    <w:semiHidden/>
    <w:rsid w:val="00BE0841"/>
    <w:pPr>
      <w:spacing w:before="60" w:after="60"/>
      <w:ind w:left="907"/>
      <w:jc w:val="both"/>
    </w:pPr>
    <w:rPr>
      <w:b w:val="0"/>
    </w:rPr>
  </w:style>
  <w:style w:type="character" w:styleId="Hyperlink">
    <w:name w:val="Hyperlink"/>
    <w:uiPriority w:val="99"/>
    <w:rsid w:val="00BE0841"/>
    <w:rPr>
      <w:color w:val="0000FF"/>
      <w:u w:val="single"/>
    </w:rPr>
  </w:style>
  <w:style w:type="paragraph" w:customStyle="1" w:styleId="Forsidegrafik">
    <w:name w:val="Forsidegrafik"/>
    <w:basedOn w:val="Normal"/>
    <w:next w:val="Titel-linje1"/>
    <w:semiHidden/>
    <w:rsid w:val="00BE0841"/>
    <w:pPr>
      <w:framePr w:w="11794" w:h="9356" w:hRule="exact" w:hSpace="142" w:vSpace="142" w:wrap="around" w:vAnchor="text" w:hAnchor="page" w:x="75" w:y="-566"/>
      <w:tabs>
        <w:tab w:val="clear" w:pos="357"/>
      </w:tabs>
    </w:pPr>
  </w:style>
  <w:style w:type="paragraph" w:customStyle="1" w:styleId="Sdan">
    <w:name w:val="Sådan"/>
    <w:basedOn w:val="Normal"/>
    <w:next w:val="Normal"/>
    <w:autoRedefine/>
    <w:rsid w:val="00BE0841"/>
    <w:pPr>
      <w:tabs>
        <w:tab w:val="clear" w:pos="3969"/>
        <w:tab w:val="clear" w:pos="4536"/>
        <w:tab w:val="clear" w:pos="5103"/>
      </w:tabs>
      <w:spacing w:before="180" w:after="140"/>
      <w:ind w:left="357" w:hanging="357"/>
    </w:pPr>
    <w:rPr>
      <w:b/>
    </w:rPr>
  </w:style>
  <w:style w:type="paragraph" w:customStyle="1" w:styleId="skrm">
    <w:name w:val="skærm"/>
    <w:basedOn w:val="Normal"/>
    <w:autoRedefine/>
    <w:rsid w:val="00BE0841"/>
    <w:pPr>
      <w:keepNext/>
      <w:keepLines/>
      <w:framePr w:w="7825" w:hSpace="142" w:vSpace="142" w:wrap="notBeside" w:vAnchor="text" w:hAnchor="text" w:y="398"/>
      <w:pBdr>
        <w:top w:val="double" w:sz="12" w:space="1" w:color="58575B"/>
        <w:left w:val="double" w:sz="12" w:space="1" w:color="58575B"/>
        <w:bottom w:val="double" w:sz="12" w:space="1" w:color="58575B"/>
        <w:right w:val="double" w:sz="12" w:space="1" w:color="58575B"/>
      </w:pBdr>
      <w:tabs>
        <w:tab w:val="clear" w:pos="357"/>
        <w:tab w:val="clear" w:pos="3969"/>
        <w:tab w:val="clear" w:pos="4536"/>
        <w:tab w:val="clear" w:pos="5103"/>
        <w:tab w:val="left" w:pos="284"/>
      </w:tabs>
      <w:spacing w:before="0" w:after="0" w:line="240" w:lineRule="auto"/>
    </w:pPr>
    <w:rPr>
      <w:rFonts w:ascii="Courier New" w:hAnsi="Courier New"/>
      <w:sz w:val="16"/>
    </w:rPr>
  </w:style>
  <w:style w:type="paragraph" w:customStyle="1" w:styleId="Overskriftndringer">
    <w:name w:val="Overskrift Ændringer"/>
    <w:basedOn w:val="Overskrift1"/>
    <w:pPr>
      <w:numPr>
        <w:numId w:val="0"/>
      </w:numPr>
    </w:pPr>
  </w:style>
  <w:style w:type="paragraph" w:customStyle="1" w:styleId="Punktopstilling">
    <w:name w:val="Punktopstilling"/>
    <w:basedOn w:val="Normal"/>
    <w:rsid w:val="00BE0841"/>
    <w:pPr>
      <w:numPr>
        <w:numId w:val="3"/>
      </w:numPr>
      <w:spacing w:line="240" w:lineRule="auto"/>
    </w:pPr>
  </w:style>
  <w:style w:type="paragraph" w:customStyle="1" w:styleId="Talopstilling">
    <w:name w:val="Talopstilling"/>
    <w:basedOn w:val="Punktopstilling"/>
    <w:rsid w:val="00BE0841"/>
    <w:pPr>
      <w:numPr>
        <w:numId w:val="4"/>
      </w:numPr>
    </w:pPr>
  </w:style>
  <w:style w:type="paragraph" w:customStyle="1" w:styleId="Punktopstilling-under">
    <w:name w:val="Punktopstilling-under"/>
    <w:basedOn w:val="Punktopstilling"/>
    <w:rsid w:val="00BE0841"/>
    <w:pPr>
      <w:numPr>
        <w:numId w:val="2"/>
      </w:numPr>
      <w:ind w:left="714" w:hanging="357"/>
    </w:pPr>
  </w:style>
  <w:style w:type="paragraph" w:customStyle="1" w:styleId="Talopstilling-under">
    <w:name w:val="Talopstilling-under"/>
    <w:basedOn w:val="Talopstilling"/>
    <w:rsid w:val="00BE0841"/>
    <w:pPr>
      <w:numPr>
        <w:numId w:val="5"/>
      </w:numPr>
      <w:ind w:left="714" w:hanging="357"/>
    </w:pPr>
  </w:style>
  <w:style w:type="paragraph" w:customStyle="1" w:styleId="Margentekst">
    <w:name w:val="Margentekst"/>
    <w:basedOn w:val="Margenord"/>
    <w:rsid w:val="00BE0841"/>
    <w:pPr>
      <w:framePr w:wrap="around"/>
    </w:pPr>
  </w:style>
  <w:style w:type="paragraph" w:customStyle="1" w:styleId="ndringer">
    <w:name w:val="Ændringer"/>
    <w:basedOn w:val="Overskrift1"/>
    <w:pPr>
      <w:pageBreakBefore w:val="0"/>
      <w:numPr>
        <w:numId w:val="0"/>
      </w:numPr>
      <w:tabs>
        <w:tab w:val="left" w:pos="284"/>
      </w:tabs>
      <w:spacing w:line="288" w:lineRule="auto"/>
    </w:pPr>
    <w:rPr>
      <w:lang w:eastAsia="en-US"/>
    </w:rPr>
  </w:style>
  <w:style w:type="paragraph" w:customStyle="1" w:styleId="Billedtekst-lngereendbrdtekst">
    <w:name w:val="Billedtekst-længere end brødtekst"/>
    <w:basedOn w:val="Normal"/>
    <w:rsid w:val="00BE0841"/>
    <w:pPr>
      <w:ind w:right="-2835"/>
    </w:pPr>
  </w:style>
  <w:style w:type="paragraph" w:styleId="Normalindrykning">
    <w:name w:val="Normal Indent"/>
    <w:basedOn w:val="Normal"/>
    <w:pPr>
      <w:tabs>
        <w:tab w:val="clear" w:pos="357"/>
        <w:tab w:val="clear" w:pos="3969"/>
        <w:tab w:val="clear" w:pos="4536"/>
        <w:tab w:val="clear" w:pos="5103"/>
        <w:tab w:val="left" w:pos="284"/>
      </w:tabs>
      <w:spacing w:before="0" w:after="140"/>
      <w:ind w:firstLine="284"/>
    </w:pPr>
    <w:rPr>
      <w:sz w:val="20"/>
      <w:lang w:eastAsia="en-US"/>
    </w:rPr>
  </w:style>
  <w:style w:type="paragraph" w:customStyle="1" w:styleId="Titel-linje1">
    <w:name w:val="Titel-linje 1"/>
    <w:basedOn w:val="Normal"/>
    <w:rsid w:val="00BE0841"/>
    <w:pPr>
      <w:spacing w:before="0" w:after="0" w:line="360" w:lineRule="auto"/>
    </w:pPr>
    <w:rPr>
      <w:color w:val="FFFFFF"/>
      <w:sz w:val="36"/>
    </w:rPr>
  </w:style>
  <w:style w:type="table" w:styleId="Tabel-Gitter">
    <w:name w:val="Table Grid"/>
    <w:basedOn w:val="Tabel-Normal"/>
    <w:rsid w:val="00BE0841"/>
    <w:pPr>
      <w:tabs>
        <w:tab w:val="left" w:pos="357"/>
        <w:tab w:val="left" w:pos="3969"/>
        <w:tab w:val="left" w:pos="4536"/>
        <w:tab w:val="left" w:pos="5103"/>
      </w:tabs>
      <w:spacing w:before="100" w:after="100" w:line="288" w:lineRule="auto"/>
    </w:pPr>
    <w:rPr>
      <w:rFonts w:ascii="Verdana" w:hAnsi="Verdana"/>
      <w:color w:val="58575B"/>
    </w:rPr>
    <w:tblPr>
      <w:tblBorders>
        <w:top w:val="single" w:sz="4" w:space="0" w:color="58575B"/>
        <w:left w:val="single" w:sz="4" w:space="0" w:color="58575B"/>
        <w:bottom w:val="single" w:sz="4" w:space="0" w:color="58575B"/>
        <w:right w:val="single" w:sz="4" w:space="0" w:color="58575B"/>
        <w:insideH w:val="single" w:sz="4" w:space="0" w:color="58575B"/>
        <w:insideV w:val="single" w:sz="4" w:space="0" w:color="58575B"/>
      </w:tblBorders>
    </w:tblPr>
  </w:style>
  <w:style w:type="paragraph" w:customStyle="1" w:styleId="Titel-linje2">
    <w:name w:val="Titel-linje 2"/>
    <w:basedOn w:val="Titel-linje1"/>
    <w:rsid w:val="00BE0841"/>
    <w:rPr>
      <w:color w:val="E3E4E5"/>
    </w:rPr>
  </w:style>
  <w:style w:type="paragraph" w:customStyle="1" w:styleId="Titel-linje3">
    <w:name w:val="Titel-linje 3"/>
    <w:basedOn w:val="Titel-linje2"/>
    <w:rsid w:val="00BE0841"/>
    <w:rPr>
      <w:color w:val="8BAF2E"/>
    </w:rPr>
  </w:style>
  <w:style w:type="paragraph" w:customStyle="1" w:styleId="Overskrift1udennummerering">
    <w:name w:val="Overskrift 1 uden nummerering"/>
    <w:basedOn w:val="Overskrift1"/>
    <w:next w:val="Normal"/>
    <w:rsid w:val="00BE0841"/>
    <w:pPr>
      <w:numPr>
        <w:numId w:val="0"/>
      </w:numPr>
    </w:pPr>
  </w:style>
  <w:style w:type="paragraph" w:styleId="Billedtekst0">
    <w:name w:val="caption"/>
    <w:basedOn w:val="Normal"/>
    <w:next w:val="Normal"/>
    <w:qFormat/>
    <w:rsid w:val="00BE0841"/>
    <w:pPr>
      <w:spacing w:before="120" w:after="120"/>
    </w:pPr>
    <w:rPr>
      <w:b/>
      <w:bCs/>
      <w:sz w:val="20"/>
    </w:rPr>
  </w:style>
  <w:style w:type="paragraph" w:customStyle="1" w:styleId="Overskrift2udennummerering">
    <w:name w:val="Overskrift 2 uden nummerering"/>
    <w:basedOn w:val="Overskrift2"/>
    <w:next w:val="Normal"/>
    <w:rsid w:val="00BE0841"/>
    <w:pPr>
      <w:numPr>
        <w:ilvl w:val="0"/>
        <w:numId w:val="0"/>
      </w:numPr>
      <w:tabs>
        <w:tab w:val="clear" w:pos="680"/>
      </w:tabs>
    </w:pPr>
  </w:style>
  <w:style w:type="paragraph" w:customStyle="1" w:styleId="Overskrift3udennummerering">
    <w:name w:val="Overskrift 3 uden nummerering"/>
    <w:basedOn w:val="Overskrift3"/>
    <w:next w:val="Normal"/>
    <w:rsid w:val="00BE0841"/>
    <w:pPr>
      <w:numPr>
        <w:ilvl w:val="0"/>
        <w:numId w:val="0"/>
      </w:numPr>
      <w:tabs>
        <w:tab w:val="clear" w:pos="907"/>
      </w:tabs>
    </w:pPr>
  </w:style>
  <w:style w:type="character" w:styleId="BesgtLink">
    <w:name w:val="FollowedHyperlink"/>
    <w:rsid w:val="00BE0841"/>
    <w:rPr>
      <w:color w:val="800080"/>
      <w:u w:val="single"/>
    </w:rPr>
  </w:style>
  <w:style w:type="paragraph" w:styleId="Indeksoverskrift">
    <w:name w:val="index heading"/>
    <w:basedOn w:val="Normal"/>
    <w:next w:val="Indeks1"/>
    <w:rsid w:val="00BE0841"/>
    <w:pPr>
      <w:tabs>
        <w:tab w:val="clear" w:pos="357"/>
        <w:tab w:val="clear" w:pos="3969"/>
        <w:tab w:val="clear" w:pos="4536"/>
        <w:tab w:val="clear" w:pos="5103"/>
      </w:tabs>
    </w:pPr>
    <w:rPr>
      <w:rFonts w:cs="Arial"/>
      <w:b/>
      <w:bCs/>
      <w:sz w:val="22"/>
    </w:rPr>
  </w:style>
  <w:style w:type="paragraph" w:styleId="Noteoverskrift">
    <w:name w:val="Note Heading"/>
    <w:basedOn w:val="Normal"/>
    <w:next w:val="Normal"/>
    <w:rsid w:val="00BE0841"/>
  </w:style>
  <w:style w:type="character" w:styleId="Kommentarhenvisning">
    <w:name w:val="annotation reference"/>
    <w:semiHidden/>
    <w:rsid w:val="009B61C3"/>
    <w:rPr>
      <w:sz w:val="16"/>
      <w:szCs w:val="16"/>
    </w:rPr>
  </w:style>
  <w:style w:type="paragraph" w:styleId="Kommentaremne">
    <w:name w:val="annotation subject"/>
    <w:basedOn w:val="Kommentartekst"/>
    <w:next w:val="Kommentartekst"/>
    <w:semiHidden/>
    <w:rsid w:val="009B61C3"/>
    <w:rPr>
      <w:b/>
      <w:bCs/>
    </w:rPr>
  </w:style>
  <w:style w:type="paragraph" w:styleId="Markeringsbobletekst">
    <w:name w:val="Balloon Text"/>
    <w:basedOn w:val="Normal"/>
    <w:semiHidden/>
    <w:rsid w:val="009B61C3"/>
    <w:rPr>
      <w:rFonts w:ascii="Tahoma" w:hAnsi="Tahoma" w:cs="Tahoma"/>
      <w:sz w:val="16"/>
      <w:szCs w:val="16"/>
    </w:rPr>
  </w:style>
  <w:style w:type="table" w:styleId="Tabel-Gitter5">
    <w:name w:val="Table Grid 5"/>
    <w:basedOn w:val="Tabel-Normal"/>
    <w:rsid w:val="004818F7"/>
    <w:pPr>
      <w:tabs>
        <w:tab w:val="left" w:pos="357"/>
        <w:tab w:val="left" w:pos="3969"/>
        <w:tab w:val="left" w:pos="4536"/>
        <w:tab w:val="left" w:pos="5103"/>
      </w:tabs>
      <w:spacing w:before="100" w:after="100"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1s521">
    <w:name w:val="l1s521"/>
    <w:rsid w:val="00C05855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paragraph" w:styleId="NormalWeb">
    <w:name w:val="Normal (Web)"/>
    <w:basedOn w:val="Normal"/>
    <w:rsid w:val="00302A95"/>
    <w:pPr>
      <w:tabs>
        <w:tab w:val="clear" w:pos="357"/>
        <w:tab w:val="clear" w:pos="3969"/>
        <w:tab w:val="clear" w:pos="4536"/>
        <w:tab w:val="clear" w:pos="5103"/>
      </w:tabs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Ingenafstand">
    <w:name w:val="No Spacing"/>
    <w:uiPriority w:val="1"/>
    <w:qFormat/>
    <w:rsid w:val="00E21365"/>
    <w:pPr>
      <w:tabs>
        <w:tab w:val="left" w:pos="357"/>
        <w:tab w:val="left" w:pos="3969"/>
        <w:tab w:val="left" w:pos="4536"/>
        <w:tab w:val="left" w:pos="5103"/>
      </w:tabs>
    </w:pPr>
    <w:rPr>
      <w:rFonts w:ascii="Verdana" w:hAnsi="Verdana"/>
      <w:color w:val="58575B"/>
      <w:sz w:val="18"/>
    </w:rPr>
  </w:style>
  <w:style w:type="paragraph" w:styleId="Brdtekst">
    <w:name w:val="Body Text"/>
    <w:basedOn w:val="Normal"/>
    <w:link w:val="BrdtekstTegn"/>
    <w:rsid w:val="00E21365"/>
    <w:pPr>
      <w:spacing w:after="120"/>
    </w:pPr>
  </w:style>
  <w:style w:type="character" w:customStyle="1" w:styleId="BrdtekstTegn">
    <w:name w:val="Brødtekst Tegn"/>
    <w:link w:val="Brdtekst"/>
    <w:rsid w:val="00E21365"/>
    <w:rPr>
      <w:rFonts w:ascii="Verdana" w:hAnsi="Verdana"/>
      <w:color w:val="58575B"/>
      <w:sz w:val="18"/>
    </w:rPr>
  </w:style>
  <w:style w:type="paragraph" w:styleId="Opstilling-punkttegn">
    <w:name w:val="List Bullet"/>
    <w:basedOn w:val="Normal"/>
    <w:rsid w:val="00E21365"/>
    <w:pPr>
      <w:numPr>
        <w:numId w:val="12"/>
      </w:numPr>
      <w:contextualSpacing/>
    </w:pPr>
  </w:style>
  <w:style w:type="character" w:styleId="Kraftigfremhvning">
    <w:name w:val="Intense Emphasis"/>
    <w:uiPriority w:val="21"/>
    <w:qFormat/>
    <w:rsid w:val="00E21365"/>
    <w:rPr>
      <w:b/>
      <w:bCs/>
      <w:i/>
      <w:iCs/>
      <w:color w:val="4F81BD"/>
    </w:rPr>
  </w:style>
  <w:style w:type="character" w:styleId="Svagfremhvning">
    <w:name w:val="Subtle Emphasis"/>
    <w:uiPriority w:val="19"/>
    <w:qFormat/>
    <w:rsid w:val="00E21365"/>
    <w:rPr>
      <w:i/>
      <w:iCs/>
      <w:color w:val="808080"/>
    </w:rPr>
  </w:style>
  <w:style w:type="character" w:styleId="Fremhv">
    <w:name w:val="Emphasis"/>
    <w:qFormat/>
    <w:rsid w:val="00E21365"/>
    <w:rPr>
      <w:i/>
      <w:iCs/>
    </w:rPr>
  </w:style>
  <w:style w:type="character" w:customStyle="1" w:styleId="m1">
    <w:name w:val="m1"/>
    <w:rsid w:val="000958E5"/>
    <w:rPr>
      <w:color w:val="0000FF"/>
    </w:rPr>
  </w:style>
  <w:style w:type="character" w:customStyle="1" w:styleId="pi1">
    <w:name w:val="pi1"/>
    <w:rsid w:val="000958E5"/>
    <w:rPr>
      <w:color w:val="0000FF"/>
    </w:rPr>
  </w:style>
  <w:style w:type="character" w:customStyle="1" w:styleId="t1">
    <w:name w:val="t1"/>
    <w:rsid w:val="00613030"/>
    <w:rPr>
      <w:color w:val="990000"/>
    </w:rPr>
  </w:style>
  <w:style w:type="character" w:customStyle="1" w:styleId="ns1">
    <w:name w:val="ns1"/>
    <w:rsid w:val="00613030"/>
    <w:rPr>
      <w:color w:val="FF0000"/>
    </w:rPr>
  </w:style>
  <w:style w:type="character" w:customStyle="1" w:styleId="b1">
    <w:name w:val="b1"/>
    <w:rsid w:val="004A628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E30D77"/>
    <w:rPr>
      <w:b/>
      <w:bCs/>
    </w:rPr>
  </w:style>
  <w:style w:type="paragraph" w:styleId="Almindeligtekst">
    <w:name w:val="Plain Text"/>
    <w:basedOn w:val="Normal"/>
    <w:link w:val="AlmindeligtekstTegn"/>
    <w:uiPriority w:val="99"/>
    <w:unhideWhenUsed/>
    <w:rsid w:val="002A1FD1"/>
    <w:pPr>
      <w:tabs>
        <w:tab w:val="clear" w:pos="357"/>
        <w:tab w:val="clear" w:pos="3969"/>
        <w:tab w:val="clear" w:pos="4536"/>
        <w:tab w:val="clear" w:pos="5103"/>
      </w:tabs>
      <w:spacing w:before="0" w:after="0" w:line="240" w:lineRule="auto"/>
    </w:pPr>
    <w:rPr>
      <w:rFonts w:eastAsia="Calibri"/>
      <w:color w:val="auto"/>
      <w:sz w:val="20"/>
      <w:szCs w:val="21"/>
      <w:lang w:eastAsia="en-US"/>
    </w:rPr>
  </w:style>
  <w:style w:type="character" w:customStyle="1" w:styleId="AlmindeligtekstTegn">
    <w:name w:val="Almindelig tekst Tegn"/>
    <w:link w:val="Almindeligtekst"/>
    <w:uiPriority w:val="99"/>
    <w:rsid w:val="002A1FD1"/>
    <w:rPr>
      <w:rFonts w:ascii="Verdana" w:eastAsia="Calibri" w:hAnsi="Verdana"/>
      <w:szCs w:val="21"/>
      <w:lang w:eastAsia="en-US"/>
    </w:rPr>
  </w:style>
  <w:style w:type="paragraph" w:styleId="Listeafsnit">
    <w:name w:val="List Paragraph"/>
    <w:basedOn w:val="Normal"/>
    <w:uiPriority w:val="99"/>
    <w:qFormat/>
    <w:rsid w:val="007C7E74"/>
    <w:pPr>
      <w:ind w:left="1304"/>
    </w:pPr>
  </w:style>
  <w:style w:type="paragraph" w:customStyle="1" w:styleId="Default">
    <w:name w:val="Default"/>
    <w:rsid w:val="00BF7F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lstomtale">
    <w:name w:val="Unresolved Mention"/>
    <w:uiPriority w:val="99"/>
    <w:semiHidden/>
    <w:unhideWhenUsed/>
    <w:rsid w:val="00D04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8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0533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34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8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0413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999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2483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16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4099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490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44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843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6835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0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5002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607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555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36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312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63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8424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8330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619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2375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811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074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2767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1180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7884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58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5606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32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00997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02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04185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3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1581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2999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47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5643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2520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063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206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5295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84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89602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26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7877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087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9103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03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724562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41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2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620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3200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0146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6820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5651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964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0179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44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9757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556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8696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7359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0574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885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30226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208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87768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8917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1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6519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678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6151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4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9826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84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2734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5513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8495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10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0799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2302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1550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6169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6075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813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2440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782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8603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770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41391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4384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10910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002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5569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4270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58203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890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62812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2056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7610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22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3406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18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4880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32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7470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143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9447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022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7750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17925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2007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692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5750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436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2883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1127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11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0042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7825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571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8347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195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34415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54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55962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7275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5995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754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15422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9068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6627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242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9847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494305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24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504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67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3555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6220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41781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61939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046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960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2326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5905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20422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6640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86472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9186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8386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6498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00975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8349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4489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45651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77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26180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91750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91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32960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0929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4676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4615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1173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5923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2131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8322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073491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897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0912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3396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005061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8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86818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76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484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324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89789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4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414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878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17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55089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0304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5316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5322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92104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08834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926061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6281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1720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6491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937781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1459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2749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4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025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6015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1856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2479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029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29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079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61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16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5100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3335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72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898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88934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7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9082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17587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17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45405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637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16278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951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81622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0953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93524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751343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2204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91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3024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5433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83241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755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833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2109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50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4265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4817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900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4679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9003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276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0325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5377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0081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25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5266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7413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527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216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3283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869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0123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846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0791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159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9201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936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91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440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59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083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0067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40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814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691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3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3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93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926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5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0166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948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925282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1752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41193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3510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375691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44695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818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9609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5968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614396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996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43324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56951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39565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9062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821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73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81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5313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6090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1838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98222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913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22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207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183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75649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17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20930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9564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1208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8284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4553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5322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41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8760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6221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400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9080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2084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1687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21154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1185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667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35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200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3977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298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8088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6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50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8801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1031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8532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8655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7613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483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3668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37875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0619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458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137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007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75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0199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481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7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1612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543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109193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06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5312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78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178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6097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904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00831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1990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02065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086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92997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58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4806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0530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7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63020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8356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232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401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364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905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8211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4348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6739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481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85642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3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1498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683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582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95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49363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2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056783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059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67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4044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61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4899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1514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776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39309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4973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2916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32162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3318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2460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322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57486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42491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708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93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04506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4652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7909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475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5934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5815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5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62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050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75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75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963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1676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28289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90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38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1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57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279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449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6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479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65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68292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8272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77626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3497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56255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8536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482595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924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21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55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096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26538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8180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71185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70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6080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46105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687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15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94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3512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4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342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466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38077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3389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7053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943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47159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841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39507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500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48306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57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8344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164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80091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3376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50849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164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591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6462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5350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8727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5967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031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1829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70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9302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1812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77600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6101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758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913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548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500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0153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9829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2409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0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76390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61074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978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521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38464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8401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22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2403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694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240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23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802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0108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82825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5035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9625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849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172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3863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950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36404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558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3477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93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31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4979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3930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1924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33351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6183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7598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557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451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93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5005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4130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34552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705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972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625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84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35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1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3097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1123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45273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0824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03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7098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36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7218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87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272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9478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21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5543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79414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4330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53977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710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0244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78252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1732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23462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281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54974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9295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2025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597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38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933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36811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66162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55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0017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817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868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76285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3539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7204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958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2440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8781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8941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5419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29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39294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94749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87274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8262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28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704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437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730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307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2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7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004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773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5501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5658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0147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47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20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3781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5657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975478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33288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0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63058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13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49179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1763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97420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35693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6951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3310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51311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0293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57104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8256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075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12849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8624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885640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75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78254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21268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0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35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176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2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2525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8430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462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49671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41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84501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9213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7836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1082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3531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021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2391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56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6165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1180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7090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2994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7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773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7993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1934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6903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4062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1535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6544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507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4957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8705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789596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2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697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83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79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359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6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36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328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8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240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4286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454640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37252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5300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674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9246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9930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83019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222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834300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82912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6416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54659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5076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9240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9085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7310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31801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917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27379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33165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70965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23941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42732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7275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0664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34200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7900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0314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09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691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9122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69044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1313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740831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47640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3816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6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049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49586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208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51988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192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0707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834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6734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6189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5202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82282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08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251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979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35887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32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8778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314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10700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44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8271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8868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2775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349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87292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2308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7693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11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27895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254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64185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84401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35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04029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60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903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0042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6731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2170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85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9785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029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20889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7226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69101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37512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20661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35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79687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230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7617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488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323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9628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5197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6962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3493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3931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7299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197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32235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61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3549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815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5276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07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7283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7036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26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2765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398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7301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529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0466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770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6420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8483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73651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005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80081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81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77513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3281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56870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1323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19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0461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3634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94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72640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4078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1559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9978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1359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2617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069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58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8784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975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84082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904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34635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7541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1652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0009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37632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3501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3320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395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9792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7168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88582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585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8319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9765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82244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3556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48284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430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052640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86950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82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74755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5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7199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161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06825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4904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17910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75835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61778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163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91033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945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30695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4264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266214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471007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7674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3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69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02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13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41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929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627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5591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12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75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3121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8971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0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73413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7279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93585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163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44949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1821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157445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00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70984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5054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5223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5691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2478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104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64667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5836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5946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1270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0346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8377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8709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8844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698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452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434415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15776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048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0284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357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7359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5122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71279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5509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26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203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3624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41538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93105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3271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2771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15186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010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76309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16697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96669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633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26738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58627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638478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512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55675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68717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96671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13777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9966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45231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713443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9235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97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2041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47231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27120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38481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9382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1093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85609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20465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767925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53469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332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0542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9517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6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159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81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7629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49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4823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7692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8956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1340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33926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8280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8089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0940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3086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049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9679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378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6314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4758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8337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4180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90250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9243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34025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788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22494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706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1066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8605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0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849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8742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043705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86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30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97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04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85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356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7688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7554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5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8235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53290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99996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7734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60042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5699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86412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4494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54276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042029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72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615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47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897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45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8767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694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094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4303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7824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7673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5523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0485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362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4574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69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37647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44043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6108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2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54690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845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3487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65754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9570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86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80640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6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9323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937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58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5642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12311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2700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7396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9530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680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8994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4727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7573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6171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18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00658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1850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3542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619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1015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8073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1390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7860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1757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984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039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90472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10603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4256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38926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029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0300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157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107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3787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2973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86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883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00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38946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6354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0068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4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47936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48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7666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23785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92721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045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1338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8668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72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16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76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16233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4975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3737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700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39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933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91385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291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824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4838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546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9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7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26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07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751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55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132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76484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006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783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55830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3573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1267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35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89236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4069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295109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1496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43799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4117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06527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21915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34470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5483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07648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19544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8822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983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60441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6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3926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596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6657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127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3053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9710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21731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2213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115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286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72070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168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0728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3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232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63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412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8030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458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8098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97680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95982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37620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19888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697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97448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373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7357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30097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18929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12528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77940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55550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36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5318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4515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3660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564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509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4236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4327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83044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378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2441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48866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94827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991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2963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7913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20590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4522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908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123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206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07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52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4902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7512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48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982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3967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516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681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11654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2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9453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83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69342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291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1915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699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84081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134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9912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95716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2464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1388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52209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092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0643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58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4900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223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6340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69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2826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893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17966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5923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2265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6773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2302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1189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0735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7388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34930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970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1036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500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247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9311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3289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130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8307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183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0702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50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48307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2926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24692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0616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4703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76983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3748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7683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642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810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11827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3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83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86881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688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3473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26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81879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354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8161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8167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9570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1138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87040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284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1827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1133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3501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86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1992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473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33133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670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114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43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95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657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7729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822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341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73566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74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93623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2562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96720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1596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90814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5355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54773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082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0619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22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2045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518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8161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724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11451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78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4600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80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73483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3062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69300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3457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4981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1045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99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188652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76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mailto:KMDOPUS-okonomi@KMD.dk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5.png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6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-vejledning-A4enkel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DD96223A0C6B4CAA6331A0B43C6661" ma:contentTypeVersion="8" ma:contentTypeDescription="Opret et nyt dokument." ma:contentTypeScope="" ma:versionID="243c3de3950e8aa1cad4ac910f2ebfe2">
  <xsd:schema xmlns:xsd="http://www.w3.org/2001/XMLSchema" xmlns:xs="http://www.w3.org/2001/XMLSchema" xmlns:p="http://schemas.microsoft.com/office/2006/metadata/properties" xmlns:ns1="http://schemas.microsoft.com/sharepoint/v3" xmlns:ns2="16c08db0-2459-42df-bc65-f35a9f7ce10c" xmlns:ns3="df67be3a-5b50-438f-86b7-145e0c2eebb5" targetNamespace="http://schemas.microsoft.com/office/2006/metadata/properties" ma:root="true" ma:fieldsID="0d2f14fc10f1f2b4d1b02e1c80f17731" ns1:_="" ns2:_="" ns3:_="">
    <xsd:import namespace="http://schemas.microsoft.com/sharepoint/v3"/>
    <xsd:import namespace="16c08db0-2459-42df-bc65-f35a9f7ce10c"/>
    <xsd:import namespace="df67be3a-5b50-438f-86b7-145e0c2eeb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Egenskaber for Unified Compliance Policy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Handling for Unified Compliance Policy-grænseflad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8db0-2459-42df-bc65-f35a9f7ce1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7be3a-5b50-438f-86b7-145e0c2ee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10C07-2259-42B0-88F6-9A5142E30E88}"/>
</file>

<file path=customXml/itemProps2.xml><?xml version="1.0" encoding="utf-8"?>
<ds:datastoreItem xmlns:ds="http://schemas.openxmlformats.org/officeDocument/2006/customXml" ds:itemID="{5E9B0345-E75F-4F90-A2A4-7263D8EA9E0A}">
  <ds:schemaRefs>
    <ds:schemaRef ds:uri="http://schemas.openxmlformats.org/package/2006/metadata/core-properties"/>
    <ds:schemaRef ds:uri="http://purl.org/dc/dcmitype/"/>
    <ds:schemaRef ds:uri="95c0ea44-c753-434c-9879-a53fd970a84c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52ED70-CBD3-4B8B-B238-0671AB3256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5EAEB-08C2-4403-AB1D-AD82D293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K-vejledning-A4enkelt.dot</Template>
  <TotalTime>2539</TotalTime>
  <Pages>26</Pages>
  <Words>2364</Words>
  <Characters>17005</Characters>
  <Application>Microsoft Office Word</Application>
  <DocSecurity>0</DocSecurity>
  <Lines>141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&lt;Indsæt titlen på din vejledning her - Vælg: Filer / Egenskaber / Titel:&gt;</vt:lpstr>
      <vt:lpstr>&lt;Indsæt titlen på din vejledning her - Vælg: Filer / Egenskaber / Titel:&gt;</vt:lpstr>
    </vt:vector>
  </TitlesOfParts>
  <Company>Kommunedata</Company>
  <LinksUpToDate>false</LinksUpToDate>
  <CharactersWithSpaces>19331</CharactersWithSpaces>
  <SharedDoc>false</SharedDoc>
  <HLinks>
    <vt:vector size="144" baseType="variant">
      <vt:variant>
        <vt:i4>196731</vt:i4>
      </vt:variant>
      <vt:variant>
        <vt:i4>141</vt:i4>
      </vt:variant>
      <vt:variant>
        <vt:i4>0</vt:i4>
      </vt:variant>
      <vt:variant>
        <vt:i4>5</vt:i4>
      </vt:variant>
      <vt:variant>
        <vt:lpwstr>mailto:KMDOPUS-okonomi@KMD.dk</vt:lpwstr>
      </vt:variant>
      <vt:variant>
        <vt:lpwstr/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_Toc101946151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_Toc101946150</vt:lpwstr>
      </vt:variant>
      <vt:variant>
        <vt:i4>1835061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_Toc101946149</vt:lpwstr>
      </vt:variant>
      <vt:variant>
        <vt:i4>1835061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_Toc101946148</vt:lpwstr>
      </vt:variant>
      <vt:variant>
        <vt:i4>1835061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_Toc101946147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_Toc101946146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_Toc101946145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_Toc101946144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_Toc101946143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_Toc101946142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_Toc101946141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_Toc101946140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_Toc101946139</vt:lpwstr>
      </vt:variant>
      <vt:variant>
        <vt:i4>1769525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_Toc101946138</vt:lpwstr>
      </vt:variant>
      <vt:variant>
        <vt:i4>1769525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_Toc101946137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_Toc101946136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_Toc101946135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_Toc101946134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_Toc101946133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_Toc101946132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_Toc101946131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_Toc101946130</vt:lpwstr>
      </vt:variant>
      <vt:variant>
        <vt:i4>1703989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_Toc101946129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&lt;Indsæt titlen på din vejledning her - Vælg: Filer / Egenskaber / Titel:&gt;</dc:title>
  <dc:subject/>
  <dc:creator>Birgit Skjølstrup Jensen</dc:creator>
  <cp:keywords>Integrationssnitflade</cp:keywords>
  <cp:lastModifiedBy>Birgitte Larsen (BLA)</cp:lastModifiedBy>
  <cp:revision>756</cp:revision>
  <cp:lastPrinted>2022-04-21T03:38:00Z</cp:lastPrinted>
  <dcterms:created xsi:type="dcterms:W3CDTF">2020-10-09T15:06:00Z</dcterms:created>
  <dcterms:modified xsi:type="dcterms:W3CDTF">2022-05-04T09:14:00Z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d1bf97-4b98-4e5c-84f4-bbc497191520_Enabled">
    <vt:lpwstr>True</vt:lpwstr>
  </property>
  <property fmtid="{D5CDD505-2E9C-101B-9397-08002B2CF9AE}" pid="3" name="MSIP_Label_fad1bf97-4b98-4e5c-84f4-bbc497191520_SiteId">
    <vt:lpwstr>1e2ad6d6-274f-43e8-89ef-d36d65bb83b5</vt:lpwstr>
  </property>
  <property fmtid="{D5CDD505-2E9C-101B-9397-08002B2CF9AE}" pid="4" name="MSIP_Label_fad1bf97-4b98-4e5c-84f4-bbc497191520_SetDate">
    <vt:lpwstr>2019-03-18T15:14:35.8604264Z</vt:lpwstr>
  </property>
  <property fmtid="{D5CDD505-2E9C-101B-9397-08002B2CF9AE}" pid="5" name="MSIP_Label_fad1bf97-4b98-4e5c-84f4-bbc497191520_Name">
    <vt:lpwstr>Internal</vt:lpwstr>
  </property>
  <property fmtid="{D5CDD505-2E9C-101B-9397-08002B2CF9AE}" pid="6" name="MSIP_Label_fad1bf97-4b98-4e5c-84f4-bbc497191520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0x010100AADD96223A0C6B4CAA6331A0B43C6661</vt:lpwstr>
  </property>
  <property fmtid="{D5CDD505-2E9C-101B-9397-08002B2CF9AE}" pid="9" name="Order">
    <vt:r8>10900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</Properties>
</file>